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73F9BD7E"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3052E3">
        <w:t>121</w:t>
      </w:r>
      <w:r w:rsidRPr="00CE0424">
        <w:tab/>
      </w:r>
      <w:proofErr w:type="spellStart"/>
      <w:r w:rsidRPr="00CE0424">
        <w:rPr>
          <w:sz w:val="32"/>
          <w:szCs w:val="32"/>
        </w:rPr>
        <w:t>Tdoc</w:t>
      </w:r>
      <w:proofErr w:type="spellEnd"/>
      <w:r w:rsidRPr="00CE0424">
        <w:rPr>
          <w:sz w:val="32"/>
          <w:szCs w:val="32"/>
        </w:rPr>
        <w:t xml:space="preserve"> </w:t>
      </w:r>
      <w:r w:rsidR="00365531" w:rsidRPr="00365531">
        <w:rPr>
          <w:sz w:val="32"/>
          <w:szCs w:val="32"/>
        </w:rPr>
        <w:t>R2-2300897</w:t>
      </w:r>
    </w:p>
    <w:p w14:paraId="72D26157" w14:textId="36E801AC" w:rsidR="003C30E8" w:rsidRPr="00CE0424" w:rsidRDefault="00F00F8D" w:rsidP="003C30E8">
      <w:pPr>
        <w:pStyle w:val="3GPPHeader"/>
      </w:pPr>
      <w:r>
        <w:t>Athens</w:t>
      </w:r>
      <w:r w:rsidR="003C30E8" w:rsidRPr="00EF76E2">
        <w:t xml:space="preserve">, </w:t>
      </w:r>
      <w:r>
        <w:t>Greece</w:t>
      </w:r>
      <w:r w:rsidR="0031247B">
        <w:t xml:space="preserve">, </w:t>
      </w:r>
      <w:r>
        <w:t>27</w:t>
      </w:r>
      <w:r w:rsidRPr="00EF76E2">
        <w:rPr>
          <w:vertAlign w:val="superscript"/>
        </w:rPr>
        <w:t>t</w:t>
      </w:r>
      <w:r>
        <w:rPr>
          <w:vertAlign w:val="superscript"/>
        </w:rPr>
        <w:t>h</w:t>
      </w:r>
      <w:r w:rsidRPr="00EF76E2">
        <w:t xml:space="preserve"> </w:t>
      </w:r>
      <w:r>
        <w:t xml:space="preserve">February </w:t>
      </w:r>
      <w:r w:rsidR="003C30E8" w:rsidRPr="00EF76E2">
        <w:t xml:space="preserve">– </w:t>
      </w:r>
      <w:r>
        <w:t>3</w:t>
      </w:r>
      <w:r>
        <w:rPr>
          <w:vertAlign w:val="superscript"/>
        </w:rPr>
        <w:t>rd</w:t>
      </w:r>
      <w:r>
        <w:t xml:space="preserve"> March </w:t>
      </w:r>
      <w:r w:rsidRPr="00631CA0">
        <w:t>20</w:t>
      </w:r>
      <w:r>
        <w:t>23</w:t>
      </w:r>
    </w:p>
    <w:p w14:paraId="0AA699BF" w14:textId="77777777" w:rsidR="00E90E49" w:rsidRPr="00CE0424" w:rsidRDefault="00E90E49" w:rsidP="00357380">
      <w:pPr>
        <w:pStyle w:val="3GPPHeader"/>
      </w:pPr>
    </w:p>
    <w:p w14:paraId="3464E77D" w14:textId="310A9CB1"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E07805" w:rsidRPr="00365531">
        <w:rPr>
          <w:sz w:val="22"/>
          <w:szCs w:val="22"/>
        </w:rPr>
        <w:t>8</w:t>
      </w:r>
      <w:r w:rsidR="00B53718" w:rsidRPr="00365531">
        <w:rPr>
          <w:sz w:val="22"/>
          <w:szCs w:val="22"/>
        </w:rPr>
        <w:t>.8</w:t>
      </w:r>
      <w:r w:rsidR="000215E9" w:rsidRPr="00365531">
        <w:rPr>
          <w:sz w:val="22"/>
          <w:szCs w:val="22"/>
        </w:rPr>
        <w:t>.</w:t>
      </w:r>
      <w:r w:rsidR="0041494D" w:rsidRPr="00365531">
        <w:rPr>
          <w:sz w:val="22"/>
          <w:szCs w:val="22"/>
        </w:rPr>
        <w:t>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DD3A1FE"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080397">
        <w:rPr>
          <w:sz w:val="22"/>
          <w:szCs w:val="22"/>
        </w:rPr>
        <w:t>UAV m</w:t>
      </w:r>
      <w:r w:rsidR="005273C2">
        <w:rPr>
          <w:sz w:val="22"/>
          <w:szCs w:val="22"/>
        </w:rPr>
        <w:t xml:space="preserve">easurement reports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69BAC762" w14:textId="77777777" w:rsidR="00CB1C5F" w:rsidRDefault="00CB1C5F" w:rsidP="000D1EE0"/>
    <w:p w14:paraId="03A9F414" w14:textId="194AB7D8" w:rsidR="000D1EE0" w:rsidRDefault="00A15A3B" w:rsidP="000D1EE0">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161FC0">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5273C2">
        <w:t>enhancing measurement reports, as follows</w:t>
      </w:r>
      <w:r w:rsidR="000D1EE0">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 xml:space="preserve">Reporting of height, </w:t>
            </w:r>
            <w:proofErr w:type="gramStart"/>
            <w:r w:rsidRPr="00782F71">
              <w:rPr>
                <w:rStyle w:val="Emphasis"/>
                <w:i w:val="0"/>
              </w:rPr>
              <w:t>location</w:t>
            </w:r>
            <w:proofErr w:type="gramEnd"/>
            <w:r w:rsidRPr="00782F71">
              <w:rPr>
                <w:rStyle w:val="Emphasis"/>
                <w:i w:val="0"/>
              </w:rPr>
              <w:t xml:space="preserve">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w:t>
            </w:r>
            <w:proofErr w:type="gramStart"/>
            <w:r w:rsidRPr="00782F71">
              <w:rPr>
                <w:rStyle w:val="Emphasis"/>
                <w:i w:val="0"/>
              </w:rPr>
              <w:t>i.e.</w:t>
            </w:r>
            <w:proofErr w:type="gramEnd"/>
            <w:r w:rsidRPr="00782F71">
              <w:rPr>
                <w:rStyle w:val="Emphasis"/>
                <w:i w:val="0"/>
              </w:rPr>
              <w:t xml:space="preserve"> larger than one) fulfilling the triggering criteria simultaneously</w:t>
            </w:r>
          </w:p>
          <w:p w14:paraId="1BB93700" w14:textId="2EEC4A7C" w:rsidR="008F304D" w:rsidRPr="00B235F8" w:rsidRDefault="005273C2" w:rsidP="008F304D">
            <w:pPr>
              <w:rPr>
                <w:bCs/>
              </w:rPr>
            </w:pPr>
            <w:r w:rsidRPr="00782F71">
              <w:rPr>
                <w:iCs/>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4EE32BF4" w14:textId="7994662B" w:rsidR="00A839CC" w:rsidRDefault="00A839CC" w:rsidP="000D1EE0">
      <w:r>
        <w:t>In RAN2</w:t>
      </w:r>
      <w:r w:rsidR="00364B5C">
        <w:t>#</w:t>
      </w:r>
      <w:r>
        <w:t>119</w:t>
      </w:r>
      <w:r w:rsidR="00C33A9C">
        <w:t xml:space="preserve">e, the following agreements are made related to </w:t>
      </w:r>
      <w:r w:rsidR="00F04BC1">
        <w:t>enhancement for measurement reports in NR</w:t>
      </w:r>
      <w:r w:rsidR="00C93CEA">
        <w:t>:</w:t>
      </w:r>
    </w:p>
    <w:tbl>
      <w:tblPr>
        <w:tblStyle w:val="TableGrid"/>
        <w:tblW w:w="0" w:type="auto"/>
        <w:tblLook w:val="04A0" w:firstRow="1" w:lastRow="0" w:firstColumn="1" w:lastColumn="0" w:noHBand="0" w:noVBand="1"/>
      </w:tblPr>
      <w:tblGrid>
        <w:gridCol w:w="9629"/>
      </w:tblGrid>
      <w:tr w:rsidR="00F5667E" w14:paraId="391F8924" w14:textId="77777777" w:rsidTr="001450AE">
        <w:tc>
          <w:tcPr>
            <w:tcW w:w="9629" w:type="dxa"/>
          </w:tcPr>
          <w:p w14:paraId="618EB6FA" w14:textId="77777777" w:rsidR="004C30DF" w:rsidRPr="006F3ADA" w:rsidRDefault="004C30DF" w:rsidP="004C30DF">
            <w:pPr>
              <w:rPr>
                <w:b/>
              </w:rPr>
            </w:pPr>
            <w:r w:rsidRPr="006F3ADA">
              <w:rPr>
                <w:b/>
              </w:rPr>
              <w:t>Agreements</w:t>
            </w:r>
          </w:p>
          <w:p w14:paraId="3B0E74BB" w14:textId="57326E26" w:rsidR="004C30DF" w:rsidRPr="006F3ADA" w:rsidRDefault="004C30DF" w:rsidP="006F3ADA">
            <w:pPr>
              <w:pStyle w:val="ListParagraph"/>
              <w:numPr>
                <w:ilvl w:val="0"/>
                <w:numId w:val="21"/>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w:t>
            </w:r>
            <w:proofErr w:type="gramStart"/>
            <w:r w:rsidRPr="006F3ADA">
              <w:rPr>
                <w:bCs/>
              </w:rPr>
              <w:t>e.g.</w:t>
            </w:r>
            <w:proofErr w:type="gramEnd"/>
            <w:r w:rsidRPr="006F3ADA">
              <w:rPr>
                <w:bCs/>
              </w:rPr>
              <w:t xml:space="preserve"> which parameters and what is the purpose/benefit of the scaling and how)</w:t>
            </w:r>
          </w:p>
          <w:p w14:paraId="34A0F098" w14:textId="77777777" w:rsidR="004C30DF" w:rsidRPr="004C30DF" w:rsidRDefault="004C30DF" w:rsidP="004C30DF">
            <w:pPr>
              <w:rPr>
                <w:bCs/>
              </w:rPr>
            </w:pPr>
            <w:r w:rsidRPr="004C30DF">
              <w:rPr>
                <w:bCs/>
              </w:rPr>
              <w:t xml:space="preserve">FFS how to limit excessive measurements and measurement reporting </w:t>
            </w:r>
          </w:p>
          <w:p w14:paraId="1D3AB5B6" w14:textId="77777777" w:rsidR="004C30DF" w:rsidRPr="004C30DF" w:rsidRDefault="004C30DF" w:rsidP="004C30DF">
            <w:pPr>
              <w:rPr>
                <w:bCs/>
              </w:rPr>
            </w:pPr>
            <w:r w:rsidRPr="004C30DF">
              <w:rPr>
                <w:bCs/>
              </w:rPr>
              <w:t>FFS if user consent is needed for location reporting in CONNECTED</w:t>
            </w:r>
          </w:p>
          <w:p w14:paraId="7059CD53" w14:textId="77777777" w:rsidR="004C30DF" w:rsidRPr="004C30DF" w:rsidRDefault="004C30DF" w:rsidP="004C30DF">
            <w:pPr>
              <w:rPr>
                <w:bCs/>
              </w:rPr>
            </w:pPr>
            <w:r w:rsidRPr="004C30DF">
              <w:rPr>
                <w:bCs/>
              </w:rPr>
              <w:t>FFS study the vertical movement and associated mobility for UAV UEs</w:t>
            </w:r>
          </w:p>
          <w:p w14:paraId="4026CA8F" w14:textId="44B89B6B" w:rsidR="004C30DF" w:rsidRPr="004C30DF" w:rsidRDefault="004C30DF" w:rsidP="006F3ADA">
            <w:pPr>
              <w:pStyle w:val="ListParagraph"/>
              <w:numPr>
                <w:ilvl w:val="0"/>
                <w:numId w:val="21"/>
              </w:numPr>
              <w:rPr>
                <w:bCs/>
              </w:rPr>
            </w:pPr>
            <w:r w:rsidRPr="004C30DF">
              <w:rPr>
                <w:bCs/>
              </w:rPr>
              <w:t xml:space="preserve">Rel-18 NR supports reporting of UAV UE’s height, </w:t>
            </w:r>
            <w:proofErr w:type="gramStart"/>
            <w:r w:rsidRPr="004C30DF">
              <w:rPr>
                <w:bCs/>
              </w:rPr>
              <w:t>location</w:t>
            </w:r>
            <w:proofErr w:type="gramEnd"/>
            <w:r w:rsidRPr="004C30DF">
              <w:rPr>
                <w:bCs/>
              </w:rPr>
              <w:t xml:space="preserve"> and velocity. It is for further study what accuracy and reporting mechanisms are required and if further enhancements are needed.  </w:t>
            </w:r>
          </w:p>
          <w:p w14:paraId="2B35AEE3" w14:textId="07EBB38A" w:rsidR="004C30DF" w:rsidRPr="004C30DF" w:rsidRDefault="004C30DF" w:rsidP="006F3ADA">
            <w:pPr>
              <w:pStyle w:val="ListParagraph"/>
              <w:numPr>
                <w:ilvl w:val="0"/>
                <w:numId w:val="21"/>
              </w:numPr>
              <w:rPr>
                <w:bCs/>
              </w:rPr>
            </w:pPr>
            <w:r w:rsidRPr="004C30DF">
              <w:rPr>
                <w:bCs/>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146D1DDE" w14:textId="34EC22CF" w:rsidR="00F5667E" w:rsidRPr="00B235F8" w:rsidRDefault="004C30DF" w:rsidP="006F3ADA">
            <w:pPr>
              <w:pStyle w:val="ListParagraph"/>
              <w:numPr>
                <w:ilvl w:val="0"/>
                <w:numId w:val="21"/>
              </w:numPr>
              <w:rPr>
                <w:bCs/>
              </w:rPr>
            </w:pPr>
            <w:r w:rsidRPr="004C30DF">
              <w:rPr>
                <w:bCs/>
              </w:rPr>
              <w:t>Introduce similar functionality to LTE (</w:t>
            </w:r>
            <w:proofErr w:type="spellStart"/>
            <w:r w:rsidRPr="004C30DF">
              <w:rPr>
                <w:bCs/>
              </w:rPr>
              <w:t>numberofTriggeringCells</w:t>
            </w:r>
            <w:proofErr w:type="spellEnd"/>
            <w:r w:rsidRPr="004C30DF">
              <w:rPr>
                <w:bCs/>
              </w:rPr>
              <w:t xml:space="preserve">).  FFS whether </w:t>
            </w:r>
            <w:proofErr w:type="spellStart"/>
            <w:r w:rsidRPr="004C30DF">
              <w:rPr>
                <w:bCs/>
              </w:rPr>
              <w:t>numberoftriggerbeams</w:t>
            </w:r>
            <w:proofErr w:type="spellEnd"/>
            <w:r w:rsidRPr="004C30DF">
              <w:rPr>
                <w:bCs/>
              </w:rPr>
              <w:t xml:space="preserve"> for NR is required or other enhancements.  FFS study how to avoid sending the measurement reports mainly due to </w:t>
            </w:r>
            <w:proofErr w:type="spellStart"/>
            <w:r w:rsidRPr="004C30DF">
              <w:rPr>
                <w:bCs/>
              </w:rPr>
              <w:t>reportOnLeave</w:t>
            </w:r>
            <w:proofErr w:type="spellEnd"/>
            <w:r w:rsidRPr="004C30DF">
              <w:rPr>
                <w:bCs/>
              </w:rPr>
              <w:t>.</w:t>
            </w:r>
          </w:p>
        </w:tc>
      </w:tr>
    </w:tbl>
    <w:p w14:paraId="3950911B" w14:textId="77777777" w:rsidR="00C93CEA" w:rsidRDefault="00C93CEA" w:rsidP="000D1EE0"/>
    <w:p w14:paraId="04C34C87" w14:textId="12F48A14" w:rsidR="00E45F8B" w:rsidRDefault="00E45F8B" w:rsidP="004C10B1">
      <w:pPr>
        <w:rPr>
          <w:lang w:val="en-GB"/>
        </w:rPr>
      </w:pPr>
      <w:r>
        <w:rPr>
          <w:lang w:val="en-GB"/>
        </w:rPr>
        <w:t>In RAN2#119bis-e, the following agreements were made:</w:t>
      </w:r>
    </w:p>
    <w:tbl>
      <w:tblPr>
        <w:tblStyle w:val="TableGrid"/>
        <w:tblW w:w="0" w:type="auto"/>
        <w:tblLook w:val="04A0" w:firstRow="1" w:lastRow="0" w:firstColumn="1" w:lastColumn="0" w:noHBand="0" w:noVBand="1"/>
      </w:tblPr>
      <w:tblGrid>
        <w:gridCol w:w="9629"/>
      </w:tblGrid>
      <w:tr w:rsidR="00382775" w14:paraId="3D0F8076" w14:textId="77777777" w:rsidTr="00382775">
        <w:tc>
          <w:tcPr>
            <w:tcW w:w="9629" w:type="dxa"/>
          </w:tcPr>
          <w:p w14:paraId="16BFF3F4" w14:textId="77777777" w:rsidR="00382775" w:rsidRPr="00B35384" w:rsidRDefault="00382775" w:rsidP="00382775">
            <w:pPr>
              <w:pStyle w:val="Doc-text2"/>
              <w:tabs>
                <w:tab w:val="clear" w:pos="1622"/>
              </w:tabs>
              <w:ind w:hanging="1592"/>
              <w:rPr>
                <w:b/>
                <w:bCs/>
              </w:rPr>
            </w:pPr>
            <w:bookmarkStart w:id="1" w:name="_Hlk126828526"/>
            <w:r w:rsidRPr="00B35384">
              <w:rPr>
                <w:b/>
                <w:bCs/>
              </w:rPr>
              <w:lastRenderedPageBreak/>
              <w:t>Agreements:</w:t>
            </w:r>
          </w:p>
          <w:p w14:paraId="5CFE9D3F" w14:textId="358357C3" w:rsidR="00382775" w:rsidRDefault="00382775" w:rsidP="00382775">
            <w:pPr>
              <w:pStyle w:val="Doc-text2"/>
              <w:numPr>
                <w:ilvl w:val="0"/>
                <w:numId w:val="28"/>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2EE37046" w14:textId="16362057" w:rsidR="00382775" w:rsidRDefault="00382775" w:rsidP="00382775">
            <w:pPr>
              <w:pStyle w:val="Doc-text2"/>
              <w:numPr>
                <w:ilvl w:val="0"/>
                <w:numId w:val="28"/>
              </w:numPr>
              <w:tabs>
                <w:tab w:val="clear" w:pos="1622"/>
              </w:tabs>
              <w:ind w:left="314" w:hanging="287"/>
            </w:pPr>
            <w:r>
              <w:t xml:space="preserve">Allow the flight path to be updated. FFS on the details. </w:t>
            </w:r>
          </w:p>
          <w:p w14:paraId="665706F8" w14:textId="77777777" w:rsidR="00382775" w:rsidRDefault="00382775" w:rsidP="00382775">
            <w:pPr>
              <w:pStyle w:val="Doc-text2"/>
              <w:numPr>
                <w:ilvl w:val="0"/>
                <w:numId w:val="28"/>
              </w:numPr>
              <w:tabs>
                <w:tab w:val="clear" w:pos="1622"/>
              </w:tabs>
              <w:ind w:left="314" w:hanging="287"/>
            </w:pPr>
            <w:r>
              <w:t>FFS on reporting format and initial flight path reporting (</w:t>
            </w:r>
            <w:proofErr w:type="gramStart"/>
            <w:r>
              <w:t>i.e.</w:t>
            </w:r>
            <w:proofErr w:type="gramEnd"/>
            <w:r>
              <w:t xml:space="preserve"> what information to report and how) – next meeting </w:t>
            </w:r>
          </w:p>
          <w:p w14:paraId="33B33442" w14:textId="77777777" w:rsidR="00382775" w:rsidRDefault="00382775" w:rsidP="00382775">
            <w:pPr>
              <w:pStyle w:val="Doc-text2"/>
              <w:numPr>
                <w:ilvl w:val="0"/>
                <w:numId w:val="28"/>
              </w:numPr>
              <w:tabs>
                <w:tab w:val="clear" w:pos="1622"/>
              </w:tabs>
              <w:ind w:left="314" w:hanging="287"/>
            </w:pPr>
            <w:r>
              <w:t>Continue to study height-</w:t>
            </w:r>
            <w:proofErr w:type="gramStart"/>
            <w:r>
              <w:t>depending</w:t>
            </w:r>
            <w:proofErr w:type="gramEnd"/>
            <w:r>
              <w:t xml:space="preserve"> scaling, triggering and </w:t>
            </w:r>
            <w:r w:rsidRPr="00A647DE">
              <w:t>combinations</w:t>
            </w:r>
          </w:p>
          <w:p w14:paraId="41999C57" w14:textId="6901DA5D" w:rsidR="00382775" w:rsidRDefault="00382775" w:rsidP="00382775">
            <w:pPr>
              <w:pStyle w:val="Doc-text2"/>
              <w:numPr>
                <w:ilvl w:val="0"/>
                <w:numId w:val="28"/>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bookmarkEnd w:id="1"/>
    </w:tbl>
    <w:p w14:paraId="291F4CAF" w14:textId="77777777" w:rsidR="00E45F8B" w:rsidRDefault="00E45F8B" w:rsidP="004C10B1">
      <w:pPr>
        <w:rPr>
          <w:lang w:val="en-GB"/>
        </w:rPr>
      </w:pPr>
    </w:p>
    <w:p w14:paraId="54D457E0" w14:textId="53DA460E" w:rsidR="004C10B1" w:rsidRDefault="003136E0" w:rsidP="004C10B1">
      <w:pPr>
        <w:rPr>
          <w:lang w:val="en-GB"/>
        </w:rPr>
      </w:pPr>
      <w:r>
        <w:rPr>
          <w:lang w:val="en-GB"/>
        </w:rPr>
        <w:t>In</w:t>
      </w:r>
      <w:r w:rsidR="004C10B1">
        <w:rPr>
          <w:lang w:val="en-GB"/>
        </w:rPr>
        <w:t xml:space="preserve"> this paper we discuss</w:t>
      </w:r>
      <w:r>
        <w:rPr>
          <w:lang w:val="en-GB"/>
        </w:rPr>
        <w:t xml:space="preserve"> </w:t>
      </w:r>
      <w:r w:rsidR="00904A3D">
        <w:rPr>
          <w:lang w:val="en-GB"/>
        </w:rPr>
        <w:t>these agreements</w:t>
      </w:r>
      <w:r w:rsidR="00C93CEA">
        <w:rPr>
          <w:lang w:val="en-GB"/>
        </w:rPr>
        <w:t xml:space="preserve"> and related FFS</w:t>
      </w:r>
      <w:r w:rsidR="00A00310">
        <w:rPr>
          <w:lang w:val="en-GB"/>
        </w:rPr>
        <w:t xml:space="preserve"> about </w:t>
      </w:r>
      <w:r w:rsidR="007759A7">
        <w:rPr>
          <w:lang w:val="en-GB"/>
        </w:rPr>
        <w:t>measurement report enhancement for UAV UE</w:t>
      </w:r>
      <w:r w:rsidR="00CA1EC2">
        <w:rPr>
          <w:lang w:val="en-GB"/>
        </w:rPr>
        <w:t xml:space="preserve"> in NR</w:t>
      </w:r>
      <w:r w:rsidR="004C10B1">
        <w:rPr>
          <w:lang w:val="en-GB"/>
        </w:rPr>
        <w:t>.</w:t>
      </w:r>
      <w:r w:rsidR="00CA751C">
        <w:rPr>
          <w:lang w:val="en-GB"/>
        </w:rPr>
        <w:t xml:space="preserve"> </w:t>
      </w:r>
    </w:p>
    <w:p w14:paraId="5E7638F8" w14:textId="77777777" w:rsidR="004131A1" w:rsidRPr="006602F7" w:rsidRDefault="004131A1" w:rsidP="004131A1">
      <w:pPr>
        <w:pStyle w:val="Proposal"/>
      </w:pPr>
    </w:p>
    <w:p w14:paraId="6950C758" w14:textId="1756BAC5" w:rsidR="005273C2" w:rsidRPr="001E0C81" w:rsidRDefault="003A6D33" w:rsidP="00C44DFE">
      <w:pPr>
        <w:pStyle w:val="Heading1"/>
      </w:pPr>
      <w:bookmarkStart w:id="2" w:name="_Toc115092433"/>
      <w:bookmarkStart w:id="3" w:name="_Toc115092468"/>
      <w:bookmarkStart w:id="4" w:name="_Toc115092503"/>
      <w:bookmarkStart w:id="5" w:name="_Toc115092588"/>
      <w:bookmarkStart w:id="6" w:name="_Toc115092622"/>
      <w:bookmarkStart w:id="7" w:name="_Toc115092693"/>
      <w:bookmarkStart w:id="8" w:name="_Toc115092727"/>
      <w:bookmarkStart w:id="9" w:name="_Toc115092760"/>
      <w:bookmarkStart w:id="10" w:name="_Toc115092793"/>
      <w:bookmarkStart w:id="11" w:name="_Toc115092851"/>
      <w:bookmarkStart w:id="12" w:name="_Toc115092883"/>
      <w:bookmarkStart w:id="13" w:name="_Toc115092915"/>
      <w:bookmarkStart w:id="14" w:name="_Toc115092950"/>
      <w:bookmarkStart w:id="15" w:name="_Toc115093042"/>
      <w:bookmarkEnd w:id="2"/>
      <w:bookmarkEnd w:id="3"/>
      <w:bookmarkEnd w:id="4"/>
      <w:bookmarkEnd w:id="5"/>
      <w:bookmarkEnd w:id="6"/>
      <w:bookmarkEnd w:id="7"/>
      <w:bookmarkEnd w:id="8"/>
      <w:bookmarkEnd w:id="9"/>
      <w:bookmarkEnd w:id="10"/>
      <w:bookmarkEnd w:id="11"/>
      <w:bookmarkEnd w:id="12"/>
      <w:bookmarkEnd w:id="13"/>
      <w:bookmarkEnd w:id="14"/>
      <w:bookmarkEnd w:id="15"/>
      <w:r>
        <w:t>M</w:t>
      </w:r>
      <w:r w:rsidR="00CE5877">
        <w:t>easurement reports</w:t>
      </w:r>
      <w:r>
        <w:t xml:space="preserve"> and triggering based on height</w:t>
      </w:r>
    </w:p>
    <w:p w14:paraId="66C2A97B" w14:textId="77777777" w:rsidR="003A6D33" w:rsidRPr="00BE0A96" w:rsidRDefault="003A6D33" w:rsidP="003A6D33">
      <w:r w:rsidRPr="00BE0A96">
        <w:t xml:space="preserve">To trigger some subsequent reporting after measurements, several events are defined by 3GPP to denote the entering or leaving conditions for the events to be satisfied, while the configuration for such events are set by the network. For the aerial UEs in different heights, the triggering condition for an event might be different. Hence, it is necessary to introduce the joint use of height-dependent condition and RSRP/RSRQ/SINR-based condition for measurement reporting triggering. Two types of combination can be considered, where the first one is to define a new event which integrates the enter/leave conditions defined for individual events, and the other one is combined triggering where the condition from the individual events are both fulfilled during TTT. For defining a new combined event, the advantage is that the event triggering is simple as old events while the disadvantage is that a new combined event should be defined in the specification once there is a need for a new combination. For the combined triggering, no new combined event will be </w:t>
      </w:r>
      <w:proofErr w:type="gramStart"/>
      <w:r w:rsidRPr="00BE0A96">
        <w:t>defined</w:t>
      </w:r>
      <w:proofErr w:type="gramEnd"/>
      <w:r w:rsidRPr="00BE0A96">
        <w:t xml:space="preserve"> and the only change is to define a parameter in the measurement configuration to evaluate all combined events independently during their respective </w:t>
      </w:r>
      <w:proofErr w:type="spellStart"/>
      <w:r w:rsidRPr="00BE0A96">
        <w:t>timeToTrigger</w:t>
      </w:r>
      <w:proofErr w:type="spellEnd"/>
      <w:r w:rsidRPr="00BE0A96">
        <w:t xml:space="preserve"> values as configured for those events (e.g., the parameters like</w:t>
      </w:r>
      <w:bookmarkStart w:id="16" w:name="OLE_LINK79"/>
      <w:r w:rsidRPr="00BE0A96">
        <w:t xml:space="preserve"> </w:t>
      </w:r>
      <w:proofErr w:type="spellStart"/>
      <w:r w:rsidRPr="00BE0A96">
        <w:t>measIdSimultaneusTriggeringToAddModList</w:t>
      </w:r>
      <w:proofErr w:type="spellEnd"/>
      <w:r w:rsidRPr="00BE0A96">
        <w:t xml:space="preserve">               and </w:t>
      </w:r>
      <w:proofErr w:type="spellStart"/>
      <w:r w:rsidRPr="00BE0A96">
        <w:t>measIdSimultaneusTriggeringToRemoveList</w:t>
      </w:r>
      <w:bookmarkEnd w:id="16"/>
      <w:proofErr w:type="spellEnd"/>
      <w:r w:rsidRPr="00BE0A96">
        <w:t xml:space="preserve"> can be defined in the IE </w:t>
      </w:r>
      <w:proofErr w:type="spellStart"/>
      <w:r w:rsidRPr="00BE0A96">
        <w:t>MeasConfig</w:t>
      </w:r>
      <w:proofErr w:type="spellEnd"/>
      <w:r w:rsidRPr="00BE0A96">
        <w:t xml:space="preserve">. If event(s) associated to all </w:t>
      </w:r>
      <w:proofErr w:type="spellStart"/>
      <w:r w:rsidRPr="00BE0A96">
        <w:t>measId</w:t>
      </w:r>
      <w:proofErr w:type="spellEnd"/>
      <w:r w:rsidRPr="00BE0A96">
        <w:t xml:space="preserve">(s) within cell within </w:t>
      </w:r>
      <w:proofErr w:type="spellStart"/>
      <w:r w:rsidRPr="00BE0A96">
        <w:t>measIdSimultaneusTriggeringToAddModList</w:t>
      </w:r>
      <w:proofErr w:type="spellEnd"/>
      <w:r w:rsidRPr="00BE0A96">
        <w:t xml:space="preserve"> are fulfilled, the measurement reporting procedure will be triggered). In our view, the combined triggering is a preferred solution.</w:t>
      </w:r>
    </w:p>
    <w:p w14:paraId="54ECC9EB" w14:textId="5D5725CB" w:rsidR="003A6D33" w:rsidRPr="00BE0A96" w:rsidRDefault="003A6D33" w:rsidP="003A6D33">
      <w:pPr>
        <w:pStyle w:val="Proposal"/>
        <w:numPr>
          <w:ilvl w:val="0"/>
          <w:numId w:val="3"/>
        </w:numPr>
        <w:tabs>
          <w:tab w:val="clear" w:pos="5556"/>
        </w:tabs>
        <w:ind w:left="1701" w:hanging="1701"/>
        <w:rPr>
          <w:rFonts w:eastAsia="Times New Roman"/>
          <w:lang w:val="en-GB"/>
        </w:rPr>
      </w:pPr>
      <w:bookmarkStart w:id="17" w:name="_Toc127512940"/>
      <w:r w:rsidRPr="00BE0A96">
        <w:t xml:space="preserve">RAN2 to </w:t>
      </w:r>
      <w:r>
        <w:t>agree</w:t>
      </w:r>
      <w:r w:rsidRPr="00BE0A96">
        <w:t xml:space="preserve"> combining the triggering of conditions from the individual events (e.g., height-based and RSRP-threshold based events). When these conditions are fulfilled, the </w:t>
      </w:r>
      <w:r>
        <w:t>measurement report</w:t>
      </w:r>
      <w:r w:rsidRPr="00BE0A96">
        <w:t xml:space="preserve"> is triggered. FFS other details</w:t>
      </w:r>
      <w:r w:rsidRPr="00BE0A96">
        <w:rPr>
          <w:rFonts w:eastAsia="Times New Roman"/>
          <w:lang w:val="en-GB"/>
        </w:rPr>
        <w:t>.</w:t>
      </w:r>
      <w:bookmarkEnd w:id="17"/>
    </w:p>
    <w:p w14:paraId="4D3E149C" w14:textId="77777777" w:rsidR="003A6D33" w:rsidRDefault="003A6D33" w:rsidP="003A6D33"/>
    <w:p w14:paraId="0C6EB955" w14:textId="2B1B3146" w:rsidR="003A6D33" w:rsidRDefault="003A6D33" w:rsidP="003A6D33">
      <w:r>
        <w:t>Eventually,</w:t>
      </w:r>
      <w:r w:rsidRPr="00806B00">
        <w:t xml:space="preserve"> RAN2 needs to </w:t>
      </w:r>
      <w:r>
        <w:t>decide</w:t>
      </w:r>
      <w:r w:rsidRPr="00806B00">
        <w:t xml:space="preserve"> whether the range and granularity used in the configurations related to the two events in </w:t>
      </w:r>
      <w:r>
        <w:t xml:space="preserve">LTE </w:t>
      </w:r>
      <w:r w:rsidRPr="00806B00">
        <w:t>Rel-15 can be reused.</w:t>
      </w:r>
      <w:r>
        <w:t xml:space="preserve"> While exact granularity can be discussed later, it would be good to confirm if 300m is still the height limit for NR as well.</w:t>
      </w:r>
    </w:p>
    <w:p w14:paraId="0EC8B82A" w14:textId="77777777" w:rsidR="003A6D33" w:rsidRPr="00207AC2" w:rsidRDefault="003A6D33" w:rsidP="003A6D33">
      <w:pPr>
        <w:pStyle w:val="Proposal"/>
        <w:numPr>
          <w:ilvl w:val="0"/>
          <w:numId w:val="3"/>
        </w:numPr>
        <w:tabs>
          <w:tab w:val="clear" w:pos="5556"/>
        </w:tabs>
        <w:ind w:left="1701" w:hanging="1701"/>
        <w:rPr>
          <w:rFonts w:eastAsia="Times New Roman"/>
          <w:lang w:val="en-GB"/>
        </w:rPr>
      </w:pPr>
      <w:bookmarkStart w:id="18" w:name="_Toc127512941"/>
      <w:r>
        <w:t>Reuse</w:t>
      </w:r>
      <w:r w:rsidRPr="000B67DE">
        <w:t xml:space="preserve"> the </w:t>
      </w:r>
      <w:r>
        <w:t xml:space="preserve">altitude </w:t>
      </w:r>
      <w:r w:rsidRPr="000B67DE">
        <w:t>range defined in LTE Rel-15 for events H1 and H2</w:t>
      </w:r>
      <w:r w:rsidRPr="00207AC2">
        <w:rPr>
          <w:rFonts w:eastAsia="Times New Roman"/>
          <w:lang w:val="en-GB"/>
        </w:rPr>
        <w:t>.</w:t>
      </w:r>
      <w:r>
        <w:rPr>
          <w:rFonts w:eastAsia="Times New Roman"/>
          <w:lang w:val="en-GB"/>
        </w:rPr>
        <w:t xml:space="preserve"> FFS the granularity.</w:t>
      </w:r>
      <w:bookmarkEnd w:id="18"/>
    </w:p>
    <w:p w14:paraId="2CD1EC94" w14:textId="77777777" w:rsidR="003A6D33" w:rsidRDefault="003A6D33" w:rsidP="003A6D33">
      <w:pPr>
        <w:pStyle w:val="Proposal"/>
        <w:rPr>
          <w:lang w:val="en-GB"/>
        </w:rPr>
      </w:pPr>
    </w:p>
    <w:p w14:paraId="0C6DBA9E" w14:textId="6304C147" w:rsidR="003A6D33" w:rsidRPr="00BE0A96" w:rsidRDefault="003A6D33" w:rsidP="003A6D33">
      <w:pPr>
        <w:pStyle w:val="Heading2"/>
        <w:tabs>
          <w:tab w:val="clear" w:pos="7238"/>
          <w:tab w:val="num" w:pos="576"/>
        </w:tabs>
        <w:ind w:left="576"/>
      </w:pPr>
      <w:r>
        <w:t>Report content</w:t>
      </w:r>
    </w:p>
    <w:p w14:paraId="689CF27F" w14:textId="77777777" w:rsidR="003A6D33" w:rsidRPr="00616333" w:rsidRDefault="003A6D33" w:rsidP="003A6D33">
      <w:pPr>
        <w:pStyle w:val="Proposal"/>
        <w:rPr>
          <w:rFonts w:eastAsia="Times New Roman"/>
          <w:b w:val="0"/>
          <w:bCs w:val="0"/>
          <w:lang w:val="en-GB"/>
        </w:rPr>
      </w:pPr>
    </w:p>
    <w:p w14:paraId="1F019966" w14:textId="77777777" w:rsidR="00DA7A13" w:rsidRDefault="00DA7A13" w:rsidP="00EB3A23"/>
    <w:p w14:paraId="51ABFA6E" w14:textId="6E879940" w:rsidR="00DA7A13" w:rsidRDefault="006E0FDC" w:rsidP="00EB3A23">
      <w:r>
        <w:t xml:space="preserve">In RAN2#119, the following </w:t>
      </w:r>
      <w:r w:rsidR="00FC1A04">
        <w:t>agreements</w:t>
      </w:r>
      <w:r>
        <w:t xml:space="preserve"> were reached for </w:t>
      </w:r>
      <w:r w:rsidR="00453267">
        <w:t>the height</w:t>
      </w:r>
      <w:r>
        <w:t xml:space="preserve"> event:</w:t>
      </w:r>
    </w:p>
    <w:p w14:paraId="64655D5C" w14:textId="77777777" w:rsidR="006E0FDC" w:rsidRDefault="006E0FDC" w:rsidP="006E0FDC"/>
    <w:tbl>
      <w:tblPr>
        <w:tblStyle w:val="TableGrid"/>
        <w:tblW w:w="0" w:type="auto"/>
        <w:tblLook w:val="04A0" w:firstRow="1" w:lastRow="0" w:firstColumn="1" w:lastColumn="0" w:noHBand="0" w:noVBand="1"/>
      </w:tblPr>
      <w:tblGrid>
        <w:gridCol w:w="9629"/>
      </w:tblGrid>
      <w:tr w:rsidR="00EF2EE6" w14:paraId="7A29AC63" w14:textId="77777777" w:rsidTr="006D75C6">
        <w:tc>
          <w:tcPr>
            <w:tcW w:w="9629" w:type="dxa"/>
          </w:tcPr>
          <w:p w14:paraId="5D8D15EB" w14:textId="77777777" w:rsidR="00FC1A04" w:rsidRPr="006F3ADA" w:rsidRDefault="00FC1A04" w:rsidP="006D75C6">
            <w:pPr>
              <w:rPr>
                <w:b/>
              </w:rPr>
            </w:pPr>
            <w:r w:rsidRPr="006F3ADA">
              <w:rPr>
                <w:b/>
              </w:rPr>
              <w:t>Agreements</w:t>
            </w:r>
          </w:p>
          <w:p w14:paraId="088EB8CF" w14:textId="77777777" w:rsidR="00FC1A04" w:rsidRPr="006F3ADA" w:rsidRDefault="00FC1A04" w:rsidP="00AF392A">
            <w:pPr>
              <w:pStyle w:val="ListParagraph"/>
              <w:numPr>
                <w:ilvl w:val="0"/>
                <w:numId w:val="26"/>
              </w:numPr>
              <w:rPr>
                <w:bCs/>
              </w:rPr>
            </w:pPr>
            <w:r w:rsidRPr="006F3ADA">
              <w:rPr>
                <w:bCs/>
              </w:rPr>
              <w:t xml:space="preserve">Use LTE principle as a baseline, introduce similar event H1 (aerial UE height become higher than threshold) and H2 (aerial UE height become lower than threshold.  FFS if further NR enhancements </w:t>
            </w:r>
            <w:r w:rsidRPr="006F3ADA">
              <w:rPr>
                <w:bCs/>
              </w:rPr>
              <w:lastRenderedPageBreak/>
              <w:t>are needed.  FFS study scaling of RRM parameters (</w:t>
            </w:r>
            <w:proofErr w:type="gramStart"/>
            <w:r w:rsidRPr="006F3ADA">
              <w:rPr>
                <w:bCs/>
              </w:rPr>
              <w:t>e.g.</w:t>
            </w:r>
            <w:proofErr w:type="gramEnd"/>
            <w:r w:rsidRPr="006F3ADA">
              <w:rPr>
                <w:bCs/>
              </w:rPr>
              <w:t xml:space="preserve"> which parameters and what is the purpose/benefit of the scaling and how)</w:t>
            </w:r>
          </w:p>
          <w:p w14:paraId="665487E8" w14:textId="77777777" w:rsidR="00FC1A04" w:rsidRPr="004C30DF" w:rsidRDefault="00FC1A04" w:rsidP="006D75C6">
            <w:pPr>
              <w:rPr>
                <w:bCs/>
              </w:rPr>
            </w:pPr>
            <w:r w:rsidRPr="004C30DF">
              <w:rPr>
                <w:bCs/>
              </w:rPr>
              <w:t xml:space="preserve">FFS how to limit excessive measurements and measurement reporting </w:t>
            </w:r>
          </w:p>
          <w:p w14:paraId="53EEBDA6" w14:textId="77777777" w:rsidR="00FC1A04" w:rsidRPr="004C30DF" w:rsidRDefault="00FC1A04" w:rsidP="006D75C6">
            <w:pPr>
              <w:rPr>
                <w:bCs/>
              </w:rPr>
            </w:pPr>
            <w:r w:rsidRPr="004C30DF">
              <w:rPr>
                <w:bCs/>
              </w:rPr>
              <w:t>FFS if user consent is needed for location reporting in CONNECTED</w:t>
            </w:r>
          </w:p>
          <w:p w14:paraId="5FBE5D1C" w14:textId="1F949DB6" w:rsidR="00FC1A04" w:rsidRPr="00F05DD8" w:rsidRDefault="00FC1A04" w:rsidP="00CA0246">
            <w:r w:rsidRPr="004C30DF">
              <w:rPr>
                <w:bCs/>
              </w:rPr>
              <w:t>FFS study the vertical movement and associated mobility for UAV UEs</w:t>
            </w:r>
          </w:p>
        </w:tc>
      </w:tr>
    </w:tbl>
    <w:p w14:paraId="3D052CAD" w14:textId="77777777" w:rsidR="00DB2EAC" w:rsidRPr="00A647DE" w:rsidRDefault="00DB2EAC" w:rsidP="00EB3A23">
      <w:pPr>
        <w:rPr>
          <w:lang w:val="en-GB"/>
        </w:rPr>
      </w:pPr>
    </w:p>
    <w:p w14:paraId="296A975C" w14:textId="68FD1F70" w:rsidR="006A2C94" w:rsidRPr="00DA7A13" w:rsidRDefault="005F1584" w:rsidP="00EB3A23">
      <w:r>
        <w:t xml:space="preserve">As </w:t>
      </w:r>
      <w:r w:rsidR="00DA7A13">
        <w:t>confirmed in RAN2#119, the</w:t>
      </w:r>
      <w:r w:rsidR="00DC5EDF">
        <w:t xml:space="preserve"> </w:t>
      </w:r>
      <w:r w:rsidR="00DC5EDF" w:rsidRPr="00DC5EDF">
        <w:t>event H1 (aerial UE height become higher than threshold) and H2 (aerial UE height become lower than threshold</w:t>
      </w:r>
      <w:r w:rsidR="00DC5EDF">
        <w:t>)</w:t>
      </w:r>
      <w:r w:rsidR="0092537F">
        <w:t xml:space="preserve"> in LTE will be the baseline</w:t>
      </w:r>
      <w:r w:rsidR="00145039">
        <w:t xml:space="preserve"> </w:t>
      </w:r>
      <w:r w:rsidR="00B01DDE">
        <w:t>for</w:t>
      </w:r>
      <w:r w:rsidR="009376CA">
        <w:t xml:space="preserve"> defining similar events in</w:t>
      </w:r>
      <w:r w:rsidR="00DE1A84">
        <w:t xml:space="preserve"> NR</w:t>
      </w:r>
      <w:r w:rsidR="002122BD">
        <w:t>.</w:t>
      </w:r>
      <w:r w:rsidR="00FD0113">
        <w:t xml:space="preserve"> </w:t>
      </w:r>
      <w:r w:rsidR="000B0086">
        <w:t>When i</w:t>
      </w:r>
      <w:r w:rsidR="005C13D6">
        <w:t>t</w:t>
      </w:r>
      <w:r w:rsidR="000B0086">
        <w:t xml:space="preserve"> comes to the details, several issues need to be discussed by RAN2.</w:t>
      </w:r>
      <w:r w:rsidR="00FD0113">
        <w:t xml:space="preserve"> </w:t>
      </w:r>
    </w:p>
    <w:p w14:paraId="27E580C5" w14:textId="4B902A3A" w:rsidR="00A73E44" w:rsidRDefault="009B5BD9" w:rsidP="00A73E44">
      <w:pPr>
        <w:rPr>
          <w:lang w:val="en-GB"/>
        </w:rPr>
      </w:pPr>
      <w:bookmarkStart w:id="19" w:name="_Toc115084460"/>
      <w:bookmarkStart w:id="20" w:name="_Toc115084492"/>
      <w:bookmarkStart w:id="21" w:name="_Toc115084529"/>
      <w:bookmarkStart w:id="22" w:name="_Toc115084561"/>
      <w:bookmarkStart w:id="23" w:name="_Toc115084593"/>
      <w:bookmarkStart w:id="24" w:name="_Toc115092422"/>
      <w:bookmarkStart w:id="25" w:name="_Toc115092457"/>
      <w:bookmarkStart w:id="26" w:name="_Toc115092492"/>
      <w:bookmarkStart w:id="27" w:name="_Toc115092577"/>
      <w:bookmarkStart w:id="28" w:name="_Toc115092611"/>
      <w:bookmarkEnd w:id="19"/>
      <w:bookmarkEnd w:id="20"/>
      <w:bookmarkEnd w:id="21"/>
      <w:bookmarkEnd w:id="22"/>
      <w:bookmarkEnd w:id="23"/>
      <w:bookmarkEnd w:id="24"/>
      <w:bookmarkEnd w:id="25"/>
      <w:bookmarkEnd w:id="26"/>
      <w:bookmarkEnd w:id="27"/>
      <w:bookmarkEnd w:id="28"/>
      <w:r>
        <w:rPr>
          <w:rFonts w:eastAsia="Times New Roman"/>
          <w:lang w:val="en-GB"/>
        </w:rPr>
        <w:t>There is</w:t>
      </w:r>
      <w:r w:rsidRPr="00927FB4">
        <w:rPr>
          <w:rFonts w:eastAsia="Times New Roman"/>
          <w:lang w:val="en-GB"/>
        </w:rPr>
        <w:t xml:space="preserve"> FFS on if </w:t>
      </w:r>
      <w:r w:rsidRPr="00927FB4">
        <w:t>further</w:t>
      </w:r>
      <w:r w:rsidRPr="00927FB4">
        <w:rPr>
          <w:rFonts w:eastAsia="Times New Roman"/>
          <w:lang w:val="en-GB"/>
        </w:rPr>
        <w:t xml:space="preserve"> enhancements are needed.</w:t>
      </w:r>
      <w:r w:rsidR="00E67FA2">
        <w:rPr>
          <w:rFonts w:eastAsia="Times New Roman"/>
          <w:lang w:val="en-GB"/>
        </w:rPr>
        <w:t xml:space="preserve"> In our view, RAN2</w:t>
      </w:r>
      <w:r w:rsidR="00EF2EE6">
        <w:t xml:space="preserve"> should discuss the content of the height report</w:t>
      </w:r>
      <w:r w:rsidR="00A97D27">
        <w:t xml:space="preserve">, as mentioned in the </w:t>
      </w:r>
      <w:r w:rsidR="00B106B4">
        <w:t>WID objective “</w:t>
      </w:r>
      <w:r w:rsidR="00B106B4" w:rsidRPr="005F1C56">
        <w:rPr>
          <w:rStyle w:val="Emphasis"/>
          <w:i w:val="0"/>
        </w:rPr>
        <w:t>Reporting of height, location and speed in measurement report</w:t>
      </w:r>
      <w:r w:rsidR="00B106B4">
        <w:t>”</w:t>
      </w:r>
      <w:r w:rsidR="00062632">
        <w:t xml:space="preserve">. </w:t>
      </w:r>
      <w:r w:rsidR="00A73E44">
        <w:rPr>
          <w:lang w:val="en-GB"/>
        </w:rPr>
        <w:t xml:space="preserve">Regarding the contents of the measurement reports, in Rel-15, information about the height, location, and speed of the UE is included. In addition to the altitude of the UE in the field </w:t>
      </w:r>
      <w:proofErr w:type="spellStart"/>
      <w:r w:rsidR="00A73E44" w:rsidRPr="00247EA7">
        <w:rPr>
          <w:i/>
          <w:iCs/>
          <w:lang w:val="en-GB"/>
        </w:rPr>
        <w:t>heighUE</w:t>
      </w:r>
      <w:proofErr w:type="spellEnd"/>
      <w:r w:rsidR="00A73E44">
        <w:rPr>
          <w:lang w:val="en-GB"/>
        </w:rPr>
        <w:t xml:space="preserve">, the field </w:t>
      </w:r>
      <w:proofErr w:type="spellStart"/>
      <w:r w:rsidR="00A73E44" w:rsidRPr="00DA4559">
        <w:rPr>
          <w:i/>
          <w:snapToGrid w:val="0"/>
          <w:lang w:eastAsia="ko-KR"/>
        </w:rPr>
        <w:t>horizontalWithVerticalVelocityWithUncertainty</w:t>
      </w:r>
      <w:proofErr w:type="spellEnd"/>
      <w:r w:rsidR="00A73E44" w:rsidRPr="00DA4559">
        <w:t>,</w:t>
      </w:r>
      <w:r w:rsidR="00A73E44">
        <w:t xml:space="preserve"> was added to the </w:t>
      </w:r>
      <w:r w:rsidR="00A73E44">
        <w:rPr>
          <w:lang w:val="en-GB"/>
        </w:rPr>
        <w:t xml:space="preserve">LocationInfo-r10 information element in the RRC message. </w:t>
      </w:r>
    </w:p>
    <w:p w14:paraId="2A89C39C" w14:textId="77777777" w:rsidR="00A73E44" w:rsidRPr="0079537F" w:rsidRDefault="00A73E44" w:rsidP="00A73E44">
      <w:pPr>
        <w:pStyle w:val="Observation"/>
        <w:ind w:left="1701" w:hanging="1701"/>
        <w:rPr>
          <w:lang w:val="en-GB"/>
        </w:rPr>
      </w:pPr>
      <w:bookmarkStart w:id="29" w:name="_Toc110935104"/>
      <w:bookmarkStart w:id="30" w:name="_Toc127512932"/>
      <w:r>
        <w:rPr>
          <w:lang w:val="en-GB"/>
        </w:rPr>
        <w:t xml:space="preserve">In </w:t>
      </w:r>
      <w:r w:rsidRPr="007057DD">
        <w:rPr>
          <w:lang w:val="en-GB"/>
        </w:rPr>
        <w:t>LTE</w:t>
      </w:r>
      <w:r>
        <w:rPr>
          <w:lang w:val="en-GB"/>
        </w:rPr>
        <w:t xml:space="preserve"> Rel-15,</w:t>
      </w:r>
      <w:r w:rsidRPr="007057DD">
        <w:rPr>
          <w:lang w:val="en-GB"/>
        </w:rPr>
        <w:t xml:space="preserve"> </w:t>
      </w:r>
      <w:r>
        <w:rPr>
          <w:lang w:val="en-GB"/>
        </w:rPr>
        <w:t>UE</w:t>
      </w:r>
      <w:r w:rsidRPr="007057DD">
        <w:rPr>
          <w:lang w:val="en-GB"/>
        </w:rPr>
        <w:t xml:space="preserve"> measurement report </w:t>
      </w:r>
      <w:r>
        <w:rPr>
          <w:lang w:val="en-GB"/>
        </w:rPr>
        <w:t xml:space="preserve">for H1 and H2 includes information about altitude of the UE, location as well as velocity of the UE </w:t>
      </w:r>
      <w:r w:rsidRPr="007057DD">
        <w:rPr>
          <w:lang w:val="en-GB"/>
        </w:rPr>
        <w:t>(vertical, horizontal)</w:t>
      </w:r>
      <w:bookmarkEnd w:id="29"/>
      <w:bookmarkEnd w:id="30"/>
    </w:p>
    <w:p w14:paraId="0221FA70" w14:textId="77777777" w:rsidR="00A73E44" w:rsidRDefault="00A73E44" w:rsidP="00A73E44">
      <w:pPr>
        <w:rPr>
          <w:lang w:val="en-GB"/>
        </w:rPr>
      </w:pPr>
      <w:r>
        <w:rPr>
          <w:lang w:val="en-GB"/>
        </w:rPr>
        <w:t xml:space="preserve">In NR, the </w:t>
      </w:r>
      <w:proofErr w:type="spellStart"/>
      <w:r>
        <w:rPr>
          <w:lang w:val="en-GB"/>
        </w:rPr>
        <w:t>LocationInfo</w:t>
      </w:r>
      <w:proofErr w:type="spellEnd"/>
      <w:r>
        <w:rPr>
          <w:lang w:val="en-GB"/>
        </w:rPr>
        <w:t xml:space="preserve"> is as follows:</w:t>
      </w:r>
    </w:p>
    <w:p w14:paraId="6C914817" w14:textId="77777777" w:rsidR="00A73E44" w:rsidRPr="0031776C" w:rsidRDefault="00A73E44" w:rsidP="00A73E44">
      <w:pPr>
        <w:keepNext/>
        <w:keepLines/>
        <w:spacing w:before="120" w:after="180"/>
        <w:ind w:left="1418"/>
        <w:jc w:val="left"/>
        <w:outlineLvl w:val="3"/>
        <w:rPr>
          <w:rFonts w:eastAsia="Times New Roman"/>
          <w:sz w:val="24"/>
          <w:lang w:val="en-GB" w:eastAsia="ja-JP"/>
        </w:rPr>
      </w:pPr>
      <w:bookmarkStart w:id="31" w:name="_Toc60777198"/>
      <w:bookmarkStart w:id="32" w:name="_Toc100930086"/>
      <w:r w:rsidRPr="0031776C">
        <w:rPr>
          <w:rFonts w:eastAsia="Times New Roman"/>
          <w:sz w:val="24"/>
          <w:lang w:val="en-GB" w:eastAsia="ja-JP"/>
        </w:rPr>
        <w:t>–</w:t>
      </w:r>
      <w:r w:rsidRPr="0031776C">
        <w:rPr>
          <w:rFonts w:eastAsia="Times New Roman"/>
          <w:sz w:val="24"/>
          <w:lang w:val="en-GB" w:eastAsia="ja-JP"/>
        </w:rPr>
        <w:tab/>
      </w:r>
      <w:proofErr w:type="spellStart"/>
      <w:r w:rsidRPr="0031776C">
        <w:rPr>
          <w:rFonts w:eastAsia="Times New Roman"/>
          <w:i/>
          <w:iCs/>
          <w:sz w:val="24"/>
          <w:lang w:val="en-GB" w:eastAsia="ja-JP"/>
        </w:rPr>
        <w:t>CommonLocationInfo</w:t>
      </w:r>
      <w:bookmarkEnd w:id="31"/>
      <w:bookmarkEnd w:id="32"/>
      <w:proofErr w:type="spellEnd"/>
    </w:p>
    <w:p w14:paraId="1C879D69" w14:textId="77777777" w:rsidR="00A73E44" w:rsidRPr="0031776C" w:rsidRDefault="00A73E44" w:rsidP="00A73E44">
      <w:pPr>
        <w:spacing w:after="180"/>
        <w:jc w:val="left"/>
        <w:rPr>
          <w:rFonts w:ascii="Times New Roman" w:eastAsia="Times New Roman" w:hAnsi="Times New Roman"/>
          <w:lang w:val="en-GB" w:eastAsia="ja-JP"/>
        </w:rPr>
      </w:pPr>
      <w:r w:rsidRPr="0031776C">
        <w:rPr>
          <w:rFonts w:ascii="Times New Roman" w:eastAsia="Times New Roman" w:hAnsi="Times New Roman"/>
          <w:lang w:val="en-GB" w:eastAsia="ja-JP"/>
        </w:rPr>
        <w:t xml:space="preserve">The IE </w:t>
      </w:r>
      <w:proofErr w:type="spellStart"/>
      <w:r w:rsidRPr="0031776C">
        <w:rPr>
          <w:rFonts w:ascii="Times New Roman" w:eastAsia="Times New Roman" w:hAnsi="Times New Roman"/>
          <w:i/>
          <w:lang w:val="en-GB" w:eastAsia="ja-JP"/>
        </w:rPr>
        <w:t>CommonLocationInfo</w:t>
      </w:r>
      <w:proofErr w:type="spellEnd"/>
      <w:r w:rsidRPr="0031776C">
        <w:rPr>
          <w:rFonts w:ascii="Times New Roman" w:eastAsia="Times New Roman" w:hAnsi="Times New Roman"/>
          <w:lang w:val="en-GB" w:eastAsia="ja-JP"/>
        </w:rPr>
        <w:t xml:space="preserve"> is used to transfer detailed location information available at the UE to correlate measurements and UE position information.</w:t>
      </w:r>
    </w:p>
    <w:p w14:paraId="19AE83B6" w14:textId="77777777" w:rsidR="00A73E44" w:rsidRPr="0031776C" w:rsidRDefault="00A73E44" w:rsidP="00A73E44">
      <w:pPr>
        <w:keepNext/>
        <w:keepLines/>
        <w:spacing w:before="60" w:after="180"/>
        <w:rPr>
          <w:rFonts w:eastAsia="Times New Roman"/>
          <w:b/>
          <w:lang w:val="en-GB" w:eastAsia="ja-JP"/>
        </w:rPr>
      </w:pPr>
      <w:proofErr w:type="spellStart"/>
      <w:r w:rsidRPr="0031776C">
        <w:rPr>
          <w:rFonts w:eastAsia="Times New Roman"/>
          <w:b/>
          <w:i/>
          <w:lang w:val="en-GB" w:eastAsia="ja-JP"/>
        </w:rPr>
        <w:t>CommonLocationInfo</w:t>
      </w:r>
      <w:proofErr w:type="spellEnd"/>
      <w:r w:rsidRPr="0031776C">
        <w:rPr>
          <w:rFonts w:eastAsia="Times New Roman"/>
          <w:b/>
          <w:lang w:val="en-GB" w:eastAsia="ja-JP"/>
        </w:rPr>
        <w:t xml:space="preserve"> information element</w:t>
      </w:r>
    </w:p>
    <w:p w14:paraId="56FFAA4B"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ASN1START</w:t>
      </w:r>
    </w:p>
    <w:p w14:paraId="2934DC89"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TAG-COMMONLOCATIONINFO-START</w:t>
      </w:r>
    </w:p>
    <w:p w14:paraId="6BFD2CB6"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AA9441E"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CommonLocationInfo-r16 ::= </w:t>
      </w:r>
      <w:r w:rsidRPr="0031776C">
        <w:rPr>
          <w:rFonts w:ascii="Courier New" w:eastAsia="Times New Roman" w:hAnsi="Courier New"/>
          <w:noProof/>
          <w:color w:val="993366"/>
          <w:sz w:val="16"/>
          <w:lang w:val="en-GB" w:eastAsia="en-GB"/>
        </w:rPr>
        <w:t>SEQUENCE</w:t>
      </w:r>
      <w:r w:rsidRPr="0031776C">
        <w:rPr>
          <w:rFonts w:ascii="Courier New" w:eastAsia="Times New Roman" w:hAnsi="Courier New"/>
          <w:noProof/>
          <w:sz w:val="16"/>
          <w:lang w:val="en-GB" w:eastAsia="en-GB"/>
        </w:rPr>
        <w:t xml:space="preserve"> {</w:t>
      </w:r>
    </w:p>
    <w:p w14:paraId="7AA7126E"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gnss-TOD-msec-r16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67AF680"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locationTimestamp-r16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664F861B"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locationCoordinate-r16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13D8B285"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locationError-r16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B4563B1"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locationSource-r16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300E732A"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velocityEstimate-r16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p>
    <w:p w14:paraId="3564E175"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val="en-GB" w:eastAsia="en-GB"/>
        </w:rPr>
      </w:pPr>
      <w:r w:rsidRPr="0031776C">
        <w:rPr>
          <w:rFonts w:ascii="Courier New" w:eastAsia="Times New Roman" w:hAnsi="Courier New"/>
          <w:noProof/>
          <w:sz w:val="16"/>
          <w:lang w:val="en-GB" w:eastAsia="en-GB"/>
        </w:rPr>
        <w:t>}</w:t>
      </w:r>
    </w:p>
    <w:p w14:paraId="7A2A1F1D"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3CF8A507"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TAG-COMMONLOCATIONINFO-STOP</w:t>
      </w:r>
    </w:p>
    <w:p w14:paraId="29DFE35F"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ASN1STOP</w:t>
      </w:r>
    </w:p>
    <w:p w14:paraId="0D228796" w14:textId="77777777" w:rsidR="00A73E44" w:rsidRDefault="00A73E44" w:rsidP="00A73E44">
      <w:pPr>
        <w:rPr>
          <w:lang w:val="en-GB"/>
        </w:rPr>
      </w:pPr>
    </w:p>
    <w:p w14:paraId="00B83154" w14:textId="77777777" w:rsidR="00A73E44" w:rsidRPr="00962B3F" w:rsidRDefault="00A73E44" w:rsidP="00A73E44"/>
    <w:tbl>
      <w:tblPr>
        <w:tblW w:w="984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42"/>
      </w:tblGrid>
      <w:tr w:rsidR="00A73E44" w:rsidRPr="00962B3F" w14:paraId="51822EBF" w14:textId="77777777" w:rsidTr="006D75C6">
        <w:trPr>
          <w:cantSplit/>
          <w:trHeight w:val="209"/>
        </w:trPr>
        <w:tc>
          <w:tcPr>
            <w:tcW w:w="9842" w:type="dxa"/>
            <w:tcBorders>
              <w:top w:val="single" w:sz="4" w:space="0" w:color="808080"/>
              <w:left w:val="single" w:sz="4" w:space="0" w:color="808080"/>
              <w:bottom w:val="single" w:sz="4" w:space="0" w:color="808080"/>
              <w:right w:val="single" w:sz="4" w:space="0" w:color="808080"/>
            </w:tcBorders>
            <w:hideMark/>
          </w:tcPr>
          <w:p w14:paraId="354920F5" w14:textId="77777777" w:rsidR="00A73E44" w:rsidRPr="00962B3F" w:rsidRDefault="00A73E44" w:rsidP="006D75C6">
            <w:pPr>
              <w:pStyle w:val="TAH"/>
              <w:rPr>
                <w:snapToGrid w:val="0"/>
                <w:lang w:eastAsia="sv-SE"/>
              </w:rPr>
            </w:pPr>
            <w:proofErr w:type="spellStart"/>
            <w:r w:rsidRPr="00962B3F">
              <w:rPr>
                <w:i/>
                <w:iCs/>
                <w:snapToGrid w:val="0"/>
                <w:lang w:eastAsia="sv-SE"/>
              </w:rPr>
              <w:t>CommonLocationInfo</w:t>
            </w:r>
            <w:proofErr w:type="spellEnd"/>
            <w:r w:rsidRPr="00962B3F">
              <w:rPr>
                <w:snapToGrid w:val="0"/>
                <w:lang w:eastAsia="sv-SE"/>
              </w:rPr>
              <w:t xml:space="preserve"> field descriptions</w:t>
            </w:r>
          </w:p>
        </w:tc>
      </w:tr>
      <w:tr w:rsidR="00A73E44" w:rsidRPr="00962B3F" w14:paraId="48C7386C" w14:textId="77777777" w:rsidTr="006D75C6">
        <w:trPr>
          <w:cantSplit/>
          <w:trHeight w:val="447"/>
        </w:trPr>
        <w:tc>
          <w:tcPr>
            <w:tcW w:w="9842" w:type="dxa"/>
            <w:tcBorders>
              <w:top w:val="single" w:sz="4" w:space="0" w:color="808080"/>
              <w:left w:val="single" w:sz="4" w:space="0" w:color="808080"/>
              <w:bottom w:val="single" w:sz="4" w:space="0" w:color="808080"/>
              <w:right w:val="single" w:sz="4" w:space="0" w:color="808080"/>
            </w:tcBorders>
            <w:hideMark/>
          </w:tcPr>
          <w:p w14:paraId="0A482F44" w14:textId="77777777" w:rsidR="00A73E44" w:rsidRPr="00962B3F" w:rsidRDefault="00A73E44" w:rsidP="006D75C6">
            <w:pPr>
              <w:pStyle w:val="TAL"/>
              <w:rPr>
                <w:b/>
                <w:bCs/>
                <w:i/>
                <w:iCs/>
                <w:snapToGrid w:val="0"/>
                <w:lang w:eastAsia="en-GB"/>
              </w:rPr>
            </w:pPr>
            <w:proofErr w:type="spellStart"/>
            <w:r w:rsidRPr="00962B3F">
              <w:rPr>
                <w:b/>
                <w:bCs/>
                <w:i/>
                <w:iCs/>
                <w:snapToGrid w:val="0"/>
                <w:lang w:eastAsia="en-GB"/>
              </w:rPr>
              <w:t>gnss</w:t>
            </w:r>
            <w:proofErr w:type="spellEnd"/>
            <w:r w:rsidRPr="00962B3F">
              <w:rPr>
                <w:b/>
                <w:bCs/>
                <w:i/>
                <w:iCs/>
                <w:snapToGrid w:val="0"/>
                <w:lang w:eastAsia="en-GB"/>
              </w:rPr>
              <w:t>-TOD-msec</w:t>
            </w:r>
          </w:p>
          <w:p w14:paraId="0E4A05A5" w14:textId="77777777" w:rsidR="00A73E44" w:rsidRPr="00962B3F" w:rsidRDefault="00A73E44" w:rsidP="006D75C6">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gnss</w:t>
            </w:r>
            <w:proofErr w:type="spellEnd"/>
            <w:r w:rsidRPr="00962B3F">
              <w:rPr>
                <w:i/>
                <w:snapToGrid w:val="0"/>
                <w:lang w:eastAsia="en-GB"/>
              </w:rPr>
              <w:t>-TOD-msec</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592CFB78"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1DCC6AE4" w14:textId="77777777" w:rsidR="00A73E44" w:rsidRPr="00962B3F" w:rsidRDefault="00A73E44" w:rsidP="006D75C6">
            <w:pPr>
              <w:pStyle w:val="TAL"/>
              <w:rPr>
                <w:b/>
                <w:bCs/>
                <w:i/>
                <w:iCs/>
                <w:snapToGrid w:val="0"/>
                <w:lang w:eastAsia="en-GB"/>
              </w:rPr>
            </w:pPr>
            <w:proofErr w:type="spellStart"/>
            <w:r w:rsidRPr="00962B3F">
              <w:rPr>
                <w:b/>
                <w:bCs/>
                <w:i/>
                <w:iCs/>
                <w:snapToGrid w:val="0"/>
                <w:lang w:eastAsia="en-GB"/>
              </w:rPr>
              <w:t>locationTimeStamp</w:t>
            </w:r>
            <w:proofErr w:type="spellEnd"/>
          </w:p>
          <w:p w14:paraId="462D76A2" w14:textId="77777777" w:rsidR="00A73E44" w:rsidRPr="00962B3F" w:rsidRDefault="00A73E44" w:rsidP="006D75C6">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DisplacementTimeStamp</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651A0456"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2DB80389" w14:textId="77777777" w:rsidR="00A73E44" w:rsidRPr="00962B3F" w:rsidRDefault="00A73E44" w:rsidP="006D75C6">
            <w:pPr>
              <w:pStyle w:val="TAL"/>
              <w:rPr>
                <w:b/>
                <w:bCs/>
                <w:i/>
                <w:iCs/>
                <w:lang w:eastAsia="en-GB"/>
              </w:rPr>
            </w:pPr>
            <w:proofErr w:type="spellStart"/>
            <w:r w:rsidRPr="00962B3F">
              <w:rPr>
                <w:b/>
                <w:bCs/>
                <w:i/>
                <w:iCs/>
                <w:snapToGrid w:val="0"/>
                <w:lang w:eastAsia="en-GB"/>
              </w:rPr>
              <w:t>locationCoordinate</w:t>
            </w:r>
            <w:proofErr w:type="spellEnd"/>
          </w:p>
          <w:p w14:paraId="076C698D" w14:textId="77777777" w:rsidR="00A73E44" w:rsidRPr="00962B3F" w:rsidRDefault="00A73E44" w:rsidP="006D75C6">
            <w:pPr>
              <w:pStyle w:val="TAL"/>
              <w:rPr>
                <w:lang w:eastAsia="en-GB"/>
              </w:rPr>
            </w:pPr>
            <w:r w:rsidRPr="00962B3F">
              <w:rPr>
                <w:snapToGrid w:val="0"/>
                <w:lang w:eastAsia="en-GB"/>
              </w:rPr>
              <w:t xml:space="preserve">Parameter type </w:t>
            </w:r>
            <w:proofErr w:type="spellStart"/>
            <w:r w:rsidRPr="00962B3F">
              <w:rPr>
                <w:i/>
                <w:snapToGrid w:val="0"/>
                <w:lang w:eastAsia="en-GB"/>
              </w:rPr>
              <w:t>LocationCoordinates</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21A070E4"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32254756" w14:textId="77777777" w:rsidR="00A73E44" w:rsidRPr="00962B3F" w:rsidRDefault="00A73E44" w:rsidP="006D75C6">
            <w:pPr>
              <w:pStyle w:val="TAL"/>
              <w:rPr>
                <w:b/>
                <w:bCs/>
                <w:i/>
                <w:iCs/>
                <w:snapToGrid w:val="0"/>
                <w:lang w:eastAsia="en-GB"/>
              </w:rPr>
            </w:pPr>
            <w:proofErr w:type="spellStart"/>
            <w:r w:rsidRPr="00962B3F">
              <w:rPr>
                <w:b/>
                <w:bCs/>
                <w:i/>
                <w:iCs/>
                <w:snapToGrid w:val="0"/>
                <w:lang w:eastAsia="en-GB"/>
              </w:rPr>
              <w:t>locationError</w:t>
            </w:r>
            <w:proofErr w:type="spellEnd"/>
          </w:p>
          <w:p w14:paraId="5B2E7DE4" w14:textId="77777777" w:rsidR="00A73E44" w:rsidRPr="00962B3F" w:rsidRDefault="00A73E44" w:rsidP="006D75C6">
            <w:pPr>
              <w:pStyle w:val="TAL"/>
              <w:rPr>
                <w:b/>
                <w:bCs/>
                <w:i/>
                <w:iCs/>
                <w:snapToGrid w:val="0"/>
                <w:lang w:eastAsia="en-GB"/>
              </w:rPr>
            </w:pPr>
            <w:r w:rsidRPr="00962B3F">
              <w:rPr>
                <w:snapToGrid w:val="0"/>
                <w:lang w:eastAsia="en-GB"/>
              </w:rPr>
              <w:t xml:space="preserve">Parameter </w:t>
            </w:r>
            <w:proofErr w:type="spellStart"/>
            <w:r w:rsidRPr="00962B3F">
              <w:rPr>
                <w:i/>
                <w:iCs/>
                <w:lang w:eastAsia="ko-KR"/>
              </w:rPr>
              <w:t>LocationError</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49BF70A9"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2317A53C" w14:textId="77777777" w:rsidR="00A73E44" w:rsidRPr="00962B3F" w:rsidRDefault="00A73E44" w:rsidP="006D75C6">
            <w:pPr>
              <w:pStyle w:val="TAL"/>
              <w:rPr>
                <w:snapToGrid w:val="0"/>
                <w:lang w:eastAsia="sv-SE"/>
              </w:rPr>
            </w:pPr>
            <w:proofErr w:type="spellStart"/>
            <w:r w:rsidRPr="00962B3F">
              <w:rPr>
                <w:b/>
                <w:bCs/>
                <w:i/>
                <w:iCs/>
                <w:snapToGrid w:val="0"/>
                <w:lang w:eastAsia="en-GB"/>
              </w:rPr>
              <w:t>locationSource</w:t>
            </w:r>
            <w:proofErr w:type="spellEnd"/>
          </w:p>
          <w:p w14:paraId="5D2AB06F" w14:textId="77777777" w:rsidR="00A73E44" w:rsidRPr="00962B3F" w:rsidRDefault="00A73E44" w:rsidP="006D75C6">
            <w:pPr>
              <w:pStyle w:val="TAL"/>
              <w:rPr>
                <w:bCs/>
                <w:iCs/>
                <w:snapToGrid w:val="0"/>
                <w:lang w:eastAsia="sv-SE"/>
              </w:rPr>
            </w:pPr>
            <w:r w:rsidRPr="00962B3F">
              <w:rPr>
                <w:bCs/>
                <w:iCs/>
                <w:snapToGrid w:val="0"/>
                <w:lang w:eastAsia="sv-SE"/>
              </w:rPr>
              <w:t xml:space="preserve">Parameter </w:t>
            </w:r>
            <w:proofErr w:type="spellStart"/>
            <w:r w:rsidRPr="00962B3F">
              <w:rPr>
                <w:i/>
                <w:lang w:eastAsia="ko-KR"/>
              </w:rPr>
              <w:t>LocationSource</w:t>
            </w:r>
            <w:proofErr w:type="spellEnd"/>
            <w:r w:rsidRPr="00962B3F">
              <w:rPr>
                <w:lang w:eastAsia="sv-SE"/>
              </w:rPr>
              <w:t xml:space="preserve"> defined in TS 37.355 [49].</w:t>
            </w:r>
            <w:r w:rsidRPr="00962B3F">
              <w:rPr>
                <w:lang w:eastAsia="en-GB"/>
              </w:rPr>
              <w:t xml:space="preserve"> The first/leftmost bit of the first octet contains the most significant bit.</w:t>
            </w:r>
          </w:p>
        </w:tc>
      </w:tr>
      <w:tr w:rsidR="00A73E44" w:rsidRPr="00962B3F" w14:paraId="37EBF496"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5051D12B" w14:textId="77777777" w:rsidR="00A73E44" w:rsidRPr="00962B3F" w:rsidRDefault="00A73E44" w:rsidP="006D75C6">
            <w:pPr>
              <w:pStyle w:val="TAL"/>
              <w:rPr>
                <w:b/>
                <w:bCs/>
                <w:i/>
                <w:iCs/>
                <w:snapToGrid w:val="0"/>
                <w:lang w:eastAsia="en-GB"/>
              </w:rPr>
            </w:pPr>
            <w:proofErr w:type="spellStart"/>
            <w:r w:rsidRPr="00962B3F">
              <w:rPr>
                <w:b/>
                <w:bCs/>
                <w:i/>
                <w:iCs/>
                <w:snapToGrid w:val="0"/>
                <w:lang w:eastAsia="en-GB"/>
              </w:rPr>
              <w:t>velocityEstimate</w:t>
            </w:r>
            <w:proofErr w:type="spellEnd"/>
          </w:p>
          <w:p w14:paraId="6DD24D4A" w14:textId="77777777" w:rsidR="00A73E44" w:rsidRPr="00962B3F" w:rsidRDefault="00A73E44" w:rsidP="006D75C6">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7212FD20" w14:textId="77777777" w:rsidR="00A73E44" w:rsidRPr="00962B3F" w:rsidRDefault="00A73E44" w:rsidP="00A73E44"/>
    <w:p w14:paraId="5D859E46" w14:textId="4C432B3E" w:rsidR="00A73E44" w:rsidRPr="00CA0246" w:rsidRDefault="00A73E44" w:rsidP="00A73E44">
      <w:pPr>
        <w:rPr>
          <w:lang w:val="en-GB"/>
        </w:rPr>
      </w:pPr>
      <w:r>
        <w:rPr>
          <w:lang w:val="en-GB"/>
        </w:rPr>
        <w:lastRenderedPageBreak/>
        <w:t xml:space="preserve">In addition, in Release-17, a coarse location reporting was specified which has granularity of 2km. It is presumed there is not really a use case for coarse location reporting for UAV. RAN2 should discuss if the </w:t>
      </w:r>
      <w:proofErr w:type="spellStart"/>
      <w:r>
        <w:rPr>
          <w:lang w:val="en-GB"/>
        </w:rPr>
        <w:t>CommonLocationInfo</w:t>
      </w:r>
      <w:proofErr w:type="spellEnd"/>
      <w:r>
        <w:rPr>
          <w:lang w:val="en-GB"/>
        </w:rPr>
        <w:t xml:space="preserve"> provides the needed fields for location reporting in H1 and H2 events, or in drone operation in general.</w:t>
      </w:r>
      <w:r w:rsidR="0081748C">
        <w:rPr>
          <w:lang w:val="en-GB"/>
        </w:rPr>
        <w:t xml:space="preserve"> If it is agreed, RAN2 should also discuss which parameters from the </w:t>
      </w:r>
      <w:proofErr w:type="spellStart"/>
      <w:r w:rsidR="0081748C" w:rsidRPr="0081748C">
        <w:rPr>
          <w:lang w:val="en-GB"/>
        </w:rPr>
        <w:t>CommonLocationInfo</w:t>
      </w:r>
      <w:proofErr w:type="spellEnd"/>
      <w:r w:rsidR="00086D8A">
        <w:rPr>
          <w:lang w:val="en-GB"/>
        </w:rPr>
        <w:t xml:space="preserve"> </w:t>
      </w:r>
      <w:r w:rsidR="00086D8A" w:rsidRPr="00CA0246">
        <w:rPr>
          <w:lang w:val="en-GB"/>
        </w:rPr>
        <w:t>are needed for UAV UEs.</w:t>
      </w:r>
      <w:r w:rsidR="006E2469" w:rsidRPr="00CA0246">
        <w:rPr>
          <w:lang w:val="en-GB"/>
        </w:rPr>
        <w:t xml:space="preserve"> </w:t>
      </w:r>
    </w:p>
    <w:p w14:paraId="2C771101" w14:textId="41BC990E" w:rsidR="008B6EF7" w:rsidRPr="004471C1" w:rsidRDefault="008B6EF7" w:rsidP="008B6EF7">
      <w:r w:rsidRPr="00CA0246">
        <w:rPr>
          <w:lang w:val="en-GB"/>
        </w:rPr>
        <w:t xml:space="preserve">In addition to the location information, the RSRP/RSRQ/SINR measurement results can also be included in the height triggered measurement reporting. Since the main goal of the H1/H2 measurements is for flying mode / interference detection, the height information is of the highest interest to NW. Therefore, in our view, the height information should always be in the content of H1/H2 triggered measurement report, and </w:t>
      </w:r>
      <w:r w:rsidRPr="00CA0246">
        <w:t xml:space="preserve">whether to include </w:t>
      </w:r>
      <w:proofErr w:type="spellStart"/>
      <w:r w:rsidRPr="00CA0246">
        <w:t>CommonLocationInfo</w:t>
      </w:r>
      <w:proofErr w:type="spellEnd"/>
      <w:r w:rsidRPr="00CA0246">
        <w:rPr>
          <w:i/>
          <w:iCs/>
        </w:rPr>
        <w:t xml:space="preserve"> </w:t>
      </w:r>
      <w:r w:rsidRPr="00CA0246">
        <w:t>and/or</w:t>
      </w:r>
      <w:r w:rsidRPr="00CA0246">
        <w:rPr>
          <w:i/>
          <w:iCs/>
        </w:rPr>
        <w:t xml:space="preserve"> </w:t>
      </w:r>
      <w:r w:rsidRPr="00CA0246">
        <w:t>RSRP/RSRQ/SINR measurement results</w:t>
      </w:r>
      <w:r w:rsidRPr="00CA0246">
        <w:rPr>
          <w:b/>
          <w:bCs/>
        </w:rPr>
        <w:t xml:space="preserve"> </w:t>
      </w:r>
      <w:r w:rsidRPr="00CA0246">
        <w:t>should be configurable by the network. This configurability is important for interference control as it controls the size of the measurement report.</w:t>
      </w:r>
      <w:r w:rsidR="000B4430" w:rsidRPr="00CA0246">
        <w:t xml:space="preserve"> Further, it is</w:t>
      </w:r>
      <w:r w:rsidR="000B4430" w:rsidRPr="004471C1">
        <w:t xml:space="preserve"> important to have location and height configurable such that UE can still report height even </w:t>
      </w:r>
      <w:r w:rsidR="00B92272" w:rsidRPr="004471C1">
        <w:t>UE would not report its location.</w:t>
      </w:r>
    </w:p>
    <w:p w14:paraId="64F38303" w14:textId="77777777" w:rsidR="00B92272" w:rsidRPr="004471C1" w:rsidRDefault="008B6EF7" w:rsidP="008B6EF7">
      <w:pPr>
        <w:pStyle w:val="Proposal"/>
        <w:numPr>
          <w:ilvl w:val="0"/>
          <w:numId w:val="3"/>
        </w:numPr>
        <w:tabs>
          <w:tab w:val="clear" w:pos="5556"/>
        </w:tabs>
        <w:ind w:left="1701" w:hanging="1701"/>
        <w:rPr>
          <w:rFonts w:eastAsia="Times New Roman"/>
          <w:lang w:val="en-GB"/>
        </w:rPr>
      </w:pPr>
      <w:bookmarkStart w:id="33" w:name="_Toc127512942"/>
      <w:r w:rsidRPr="004471C1">
        <w:rPr>
          <w:rFonts w:eastAsia="Times New Roman"/>
          <w:lang w:val="en-GB"/>
        </w:rPr>
        <w:t>The content of the height triggered measurement report can be configurable by the network (</w:t>
      </w:r>
      <w:proofErr w:type="gramStart"/>
      <w:r w:rsidRPr="004471C1">
        <w:rPr>
          <w:rFonts w:eastAsia="Times New Roman"/>
          <w:lang w:val="en-GB"/>
        </w:rPr>
        <w:t>e.g.</w:t>
      </w:r>
      <w:proofErr w:type="gramEnd"/>
      <w:r w:rsidRPr="004471C1">
        <w:rPr>
          <w:rFonts w:eastAsia="Times New Roman"/>
          <w:lang w:val="en-GB"/>
        </w:rPr>
        <w:t xml:space="preserve"> including height, location information</w:t>
      </w:r>
      <w:r w:rsidR="00E5346D" w:rsidRPr="004471C1">
        <w:rPr>
          <w:rFonts w:eastAsia="Times New Roman"/>
          <w:lang w:val="en-GB"/>
        </w:rPr>
        <w:t xml:space="preserve"> from NR </w:t>
      </w:r>
      <w:proofErr w:type="spellStart"/>
      <w:r w:rsidR="00E5346D" w:rsidRPr="004471C1">
        <w:rPr>
          <w:rFonts w:eastAsia="Times New Roman"/>
          <w:lang w:val="en-GB"/>
        </w:rPr>
        <w:t>CommonLocationInfo</w:t>
      </w:r>
      <w:proofErr w:type="spellEnd"/>
      <w:r w:rsidRPr="004471C1">
        <w:rPr>
          <w:rFonts w:eastAsia="Times New Roman"/>
          <w:lang w:val="en-GB"/>
        </w:rPr>
        <w:t xml:space="preserve"> and RSRP/RSRQ/SINR measurement results).</w:t>
      </w:r>
      <w:bookmarkEnd w:id="33"/>
      <w:r w:rsidRPr="004471C1">
        <w:rPr>
          <w:rFonts w:eastAsia="Times New Roman"/>
          <w:lang w:val="en-GB"/>
        </w:rPr>
        <w:t xml:space="preserve"> </w:t>
      </w:r>
    </w:p>
    <w:p w14:paraId="6ED415D2" w14:textId="03C984AD" w:rsidR="008B6EF7" w:rsidRPr="004471C1" w:rsidRDefault="008B6EF7" w:rsidP="008B6EF7">
      <w:pPr>
        <w:pStyle w:val="Proposal"/>
        <w:numPr>
          <w:ilvl w:val="0"/>
          <w:numId w:val="3"/>
        </w:numPr>
        <w:tabs>
          <w:tab w:val="clear" w:pos="5556"/>
        </w:tabs>
        <w:ind w:left="1701" w:hanging="1701"/>
        <w:rPr>
          <w:rFonts w:eastAsia="Times New Roman"/>
          <w:lang w:val="en-GB"/>
        </w:rPr>
      </w:pPr>
      <w:bookmarkStart w:id="34" w:name="_Toc127512943"/>
      <w:r w:rsidRPr="004471C1">
        <w:rPr>
          <w:rFonts w:eastAsia="Times New Roman"/>
          <w:lang w:val="en-GB"/>
        </w:rPr>
        <w:t>RAN2 to discuss if the height information should be mandatory in the height triggered measurement report.</w:t>
      </w:r>
      <w:r w:rsidR="00E04AE7" w:rsidRPr="004471C1">
        <w:rPr>
          <w:rFonts w:eastAsia="Times New Roman"/>
          <w:lang w:val="en-GB"/>
        </w:rPr>
        <w:t xml:space="preserve"> FFS which parameters from the </w:t>
      </w:r>
      <w:proofErr w:type="spellStart"/>
      <w:r w:rsidR="00E04AE7" w:rsidRPr="004471C1">
        <w:rPr>
          <w:rFonts w:eastAsia="Times New Roman"/>
          <w:lang w:val="en-GB"/>
        </w:rPr>
        <w:t>CommonLocationInfo</w:t>
      </w:r>
      <w:proofErr w:type="spellEnd"/>
      <w:r w:rsidR="00E04AE7" w:rsidRPr="004471C1">
        <w:rPr>
          <w:rFonts w:eastAsia="Times New Roman"/>
          <w:lang w:val="en-GB"/>
        </w:rPr>
        <w:t xml:space="preserve"> are needed for UAV UEs</w:t>
      </w:r>
      <w:bookmarkEnd w:id="34"/>
    </w:p>
    <w:p w14:paraId="623DED72" w14:textId="799A08AF" w:rsidR="00F45B00" w:rsidRPr="004471C1" w:rsidRDefault="00F45B00" w:rsidP="00F45B00">
      <w:pPr>
        <w:rPr>
          <w:lang w:val="en-GB"/>
        </w:rPr>
      </w:pPr>
      <w:r w:rsidRPr="004471C1">
        <w:rPr>
          <w:lang w:val="en-GB"/>
        </w:rPr>
        <w:t xml:space="preserve">In NR, it is possible to require a UE to report location in RRM measurement report but in general it is a large report because the UE reports everything that is available. Given that an aerial UE may send report frequently, in our view, it is desirable that a leaner report is supported, e.g., only some parts of the </w:t>
      </w:r>
      <w:proofErr w:type="spellStart"/>
      <w:r w:rsidRPr="004471C1">
        <w:rPr>
          <w:lang w:val="en-GB"/>
        </w:rPr>
        <w:t>LocationInfo</w:t>
      </w:r>
      <w:proofErr w:type="spellEnd"/>
      <w:r w:rsidRPr="004471C1">
        <w:rPr>
          <w:lang w:val="en-GB"/>
        </w:rPr>
        <w:t xml:space="preserve"> are reported and the network can control what to be reported. </w:t>
      </w:r>
    </w:p>
    <w:p w14:paraId="7CCB12F7" w14:textId="46BE18DD" w:rsidR="00F45B00" w:rsidRPr="004471C1" w:rsidRDefault="00F45B00" w:rsidP="00F45B00">
      <w:pPr>
        <w:pStyle w:val="Proposal"/>
        <w:numPr>
          <w:ilvl w:val="0"/>
          <w:numId w:val="3"/>
        </w:numPr>
        <w:tabs>
          <w:tab w:val="clear" w:pos="5556"/>
        </w:tabs>
        <w:ind w:left="1701" w:hanging="1701"/>
        <w:rPr>
          <w:rFonts w:eastAsia="Times New Roman"/>
          <w:lang w:val="en-GB"/>
        </w:rPr>
      </w:pPr>
      <w:bookmarkStart w:id="35" w:name="_Toc127512944"/>
      <w:r w:rsidRPr="004471C1">
        <w:rPr>
          <w:rFonts w:eastAsia="Times New Roman"/>
          <w:lang w:val="en-GB"/>
        </w:rPr>
        <w:t>Support UE measurement report containing selected parts of the location information</w:t>
      </w:r>
      <w:r w:rsidR="003A6D33">
        <w:rPr>
          <w:rFonts w:eastAsia="Times New Roman"/>
          <w:lang w:val="en-GB"/>
        </w:rPr>
        <w:t xml:space="preserve"> when triggered based on RSRP</w:t>
      </w:r>
      <w:r w:rsidRPr="004471C1">
        <w:rPr>
          <w:rFonts w:eastAsia="Times New Roman"/>
          <w:lang w:val="en-GB"/>
        </w:rPr>
        <w:t>.</w:t>
      </w:r>
      <w:r w:rsidR="001451C2" w:rsidRPr="004471C1">
        <w:rPr>
          <w:rFonts w:eastAsia="Times New Roman"/>
          <w:lang w:val="en-GB"/>
        </w:rPr>
        <w:t xml:space="preserve"> </w:t>
      </w:r>
      <w:r w:rsidRPr="004471C1">
        <w:rPr>
          <w:rFonts w:eastAsia="Times New Roman"/>
          <w:lang w:val="en-GB"/>
        </w:rPr>
        <w:t>FFS further details</w:t>
      </w:r>
      <w:bookmarkEnd w:id="35"/>
    </w:p>
    <w:p w14:paraId="3A49383E" w14:textId="77777777" w:rsidR="003A6D33" w:rsidRPr="00CE0424" w:rsidRDefault="003A6D33" w:rsidP="003A6D33">
      <w:pPr>
        <w:pStyle w:val="Heading2"/>
        <w:tabs>
          <w:tab w:val="clear" w:pos="7238"/>
          <w:tab w:val="num" w:pos="576"/>
        </w:tabs>
        <w:ind w:left="576"/>
      </w:pPr>
      <w:r>
        <w:t>Other types of location reporting</w:t>
      </w:r>
    </w:p>
    <w:p w14:paraId="25FF746C" w14:textId="77777777" w:rsidR="003A6D33" w:rsidRPr="00F273D5" w:rsidRDefault="003A6D33" w:rsidP="003A6D33">
      <w:r w:rsidRPr="00B967B2">
        <w:t xml:space="preserve">Besides flight path reporting, in many cases it is beneficial for the network to know that a </w:t>
      </w:r>
      <w:r>
        <w:t>UAV</w:t>
      </w:r>
      <w:r w:rsidRPr="00B967B2">
        <w:t xml:space="preserve"> is entering or leaving a certain area. For example, when a drone is to perform a mission in a certain geographical area in a certain time window according to a plan, it can be useful for the network to know that the drone is </w:t>
      </w:r>
      <w:proofErr w:type="gramStart"/>
      <w:r w:rsidRPr="00B967B2">
        <w:t>actually entering</w:t>
      </w:r>
      <w:proofErr w:type="gramEnd"/>
      <w:r w:rsidRPr="00B967B2">
        <w:t xml:space="preserve"> or leaving the area so that the network can optimize the connectivity for the mission of the drones. In another example, in many scenarios, the so-called no-transmit zones (NTZ) </w:t>
      </w:r>
      <w:r>
        <w:fldChar w:fldCharType="begin"/>
      </w:r>
      <w:r>
        <w:instrText xml:space="preserve"> REF _Ref127373654 \r \h </w:instrText>
      </w:r>
      <w:r>
        <w:fldChar w:fldCharType="separate"/>
      </w:r>
      <w:r>
        <w:t>[12]</w:t>
      </w:r>
      <w:r>
        <w:fldChar w:fldCharType="end"/>
      </w:r>
      <w:r>
        <w:t xml:space="preserve"> (or sometimes no-fly zones)</w:t>
      </w:r>
      <w:r w:rsidRPr="00B967B2">
        <w:t xml:space="preserve"> are imposed to limit the transmissions from drones, e.g., in order not to cause too much interference to a nearby base station. It is therefore very important for the network to know when a connected drone is entering such a NTZ, for the network to be prepared to maintain the connectivity with the drone (e.g., to switch to another frequency band or carrier that is allowed in the NTZ). Vice versa, knowing when the drone is leaving a NTZ enables the network to recover to a previous mode of communication with the drones. </w:t>
      </w:r>
    </w:p>
    <w:p w14:paraId="54221B2A" w14:textId="77777777" w:rsidR="003A6D33" w:rsidRPr="00B967B2" w:rsidRDefault="003A6D33" w:rsidP="003A6D33">
      <w:pPr>
        <w:pStyle w:val="Proposal"/>
        <w:rPr>
          <w:b w:val="0"/>
          <w:bCs w:val="0"/>
        </w:rPr>
      </w:pPr>
    </w:p>
    <w:p w14:paraId="3B79027C" w14:textId="77777777" w:rsidR="003A6D33" w:rsidRDefault="003A6D33" w:rsidP="003A6D33">
      <w:pPr>
        <w:pStyle w:val="Observation"/>
        <w:ind w:left="1701" w:hanging="1701"/>
        <w:rPr>
          <w:lang w:val="en-GB"/>
        </w:rPr>
      </w:pPr>
      <w:bookmarkStart w:id="36" w:name="_Toc123739177"/>
      <w:bookmarkStart w:id="37" w:name="_Toc127512933"/>
      <w:r>
        <w:rPr>
          <w:lang w:val="en-GB"/>
        </w:rPr>
        <w:t>It is beneficial for the mobile network to know when a UAV is entering or leaving a certain area or zone, e.g., a no-transmit zone.</w:t>
      </w:r>
      <w:bookmarkEnd w:id="36"/>
      <w:bookmarkEnd w:id="37"/>
    </w:p>
    <w:p w14:paraId="2C611BED" w14:textId="77777777" w:rsidR="003A6D33" w:rsidRPr="00B967B2" w:rsidRDefault="003A6D33" w:rsidP="003A6D33">
      <w:pPr>
        <w:pStyle w:val="Proposal"/>
        <w:numPr>
          <w:ilvl w:val="0"/>
          <w:numId w:val="3"/>
        </w:numPr>
        <w:tabs>
          <w:tab w:val="clear" w:pos="5556"/>
        </w:tabs>
        <w:ind w:left="1701" w:hanging="1701"/>
        <w:rPr>
          <w:rFonts w:eastAsia="Times New Roman"/>
          <w:lang w:val="en-GB"/>
        </w:rPr>
      </w:pPr>
      <w:bookmarkStart w:id="38" w:name="_Toc123739184"/>
      <w:bookmarkStart w:id="39" w:name="OLE_LINK5"/>
      <w:bookmarkStart w:id="40" w:name="_Toc127512945"/>
      <w:r>
        <w:rPr>
          <w:rFonts w:eastAsia="Times New Roman"/>
          <w:lang w:val="en-GB"/>
        </w:rPr>
        <w:t>Consider UE reports triggered when a UAV enters or leaves a special area or zone, e.g., a no-transmit zone.</w:t>
      </w:r>
      <w:bookmarkEnd w:id="38"/>
      <w:bookmarkEnd w:id="40"/>
    </w:p>
    <w:bookmarkEnd w:id="39"/>
    <w:p w14:paraId="436E5852" w14:textId="77777777" w:rsidR="003A6D33" w:rsidRPr="00616333" w:rsidRDefault="003A6D33" w:rsidP="003A6D33">
      <w:pPr>
        <w:rPr>
          <w:highlight w:val="yellow"/>
        </w:rPr>
      </w:pPr>
    </w:p>
    <w:p w14:paraId="7B3F12C9" w14:textId="77777777" w:rsidR="003A6D33" w:rsidRPr="00F11FD2" w:rsidRDefault="003A6D33" w:rsidP="003A6D33">
      <w:pPr>
        <w:pStyle w:val="Heading1"/>
        <w:rPr>
          <w:rStyle w:val="CommentReference"/>
          <w:sz w:val="36"/>
          <w:szCs w:val="36"/>
        </w:rPr>
      </w:pPr>
      <w:r>
        <w:t>User consent on location reporting</w:t>
      </w:r>
    </w:p>
    <w:p w14:paraId="3DC0906C" w14:textId="77777777" w:rsidR="003A6D33" w:rsidRPr="00207AC2" w:rsidRDefault="003A6D33" w:rsidP="003A6D33">
      <w:pPr>
        <w:pStyle w:val="Proposal"/>
        <w:ind w:left="1701"/>
        <w:rPr>
          <w:rFonts w:eastAsia="Times New Roman"/>
          <w:lang w:val="en-GB"/>
        </w:rPr>
      </w:pPr>
    </w:p>
    <w:p w14:paraId="1F714C30" w14:textId="77777777" w:rsidR="003A6D33" w:rsidRDefault="003A6D33" w:rsidP="003A6D33">
      <w:r>
        <w:t xml:space="preserve">Another FFS from RAN2#119e is whether </w:t>
      </w:r>
      <w:r w:rsidRPr="00257993">
        <w:t>user consent is needed for location reporting in CONNECTED</w:t>
      </w:r>
      <w:r>
        <w:t>. In our view, as this topic has been discussed in NTN WI and it is a general issue which involves other WGs like SA2 and SA3, RAN2 can wait and consider the decisions from these WGs.</w:t>
      </w:r>
    </w:p>
    <w:p w14:paraId="588495D1" w14:textId="77777777" w:rsidR="003A6D33" w:rsidRPr="00207AC2" w:rsidRDefault="003A6D33" w:rsidP="003A6D33">
      <w:pPr>
        <w:pStyle w:val="Proposal"/>
        <w:numPr>
          <w:ilvl w:val="0"/>
          <w:numId w:val="3"/>
        </w:numPr>
        <w:tabs>
          <w:tab w:val="clear" w:pos="5556"/>
        </w:tabs>
        <w:ind w:left="1701" w:hanging="1701"/>
        <w:rPr>
          <w:rFonts w:eastAsia="Times New Roman"/>
          <w:lang w:val="en-GB"/>
        </w:rPr>
      </w:pPr>
      <w:bookmarkStart w:id="41" w:name="_Toc123739183"/>
      <w:bookmarkStart w:id="42" w:name="_Toc127512946"/>
      <w:r w:rsidRPr="00207AC2">
        <w:rPr>
          <w:rFonts w:eastAsia="Times New Roman"/>
          <w:lang w:val="en-GB"/>
        </w:rPr>
        <w:t xml:space="preserve">RAN2 to wait for the decision from SA2 and SA3 on the topic of user </w:t>
      </w:r>
      <w:proofErr w:type="gramStart"/>
      <w:r w:rsidRPr="00207AC2">
        <w:rPr>
          <w:rFonts w:eastAsia="Times New Roman"/>
          <w:lang w:val="en-GB"/>
        </w:rPr>
        <w:t>consent based</w:t>
      </w:r>
      <w:proofErr w:type="gramEnd"/>
      <w:r w:rsidRPr="00207AC2">
        <w:rPr>
          <w:rFonts w:eastAsia="Times New Roman"/>
          <w:lang w:val="en-GB"/>
        </w:rPr>
        <w:t xml:space="preserve"> location report.</w:t>
      </w:r>
      <w:bookmarkEnd w:id="41"/>
      <w:bookmarkEnd w:id="42"/>
    </w:p>
    <w:p w14:paraId="05C67B33" w14:textId="4BD09AFF" w:rsidR="002F5FEE" w:rsidRPr="0050774B" w:rsidRDefault="002F5FEE" w:rsidP="0050774B">
      <w:pPr>
        <w:pStyle w:val="Proposal"/>
        <w:rPr>
          <w:b w:val="0"/>
          <w:bCs w:val="0"/>
          <w:lang w:val="en-GB"/>
        </w:rPr>
      </w:pPr>
    </w:p>
    <w:p w14:paraId="4671E92F" w14:textId="232CAD58" w:rsidR="008C02BD" w:rsidRDefault="004542FF" w:rsidP="003A6D33">
      <w:pPr>
        <w:pStyle w:val="Heading1"/>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42F286CA" w:rsidR="00AB7C27" w:rsidRDefault="00AB7C27" w:rsidP="00AB7C27">
      <w:pPr>
        <w:rPr>
          <w:lang w:val="en-GB"/>
        </w:rPr>
      </w:pPr>
      <w:r>
        <w:rPr>
          <w:lang w:val="en-GB"/>
        </w:rPr>
        <w:t xml:space="preserve">While a triggering condition based on multiple cells </w:t>
      </w:r>
      <w:r w:rsidR="00057A99">
        <w:rPr>
          <w:lang w:val="en-GB"/>
        </w:rPr>
        <w:t xml:space="preserve">(discussed in Section 2.4) </w:t>
      </w:r>
      <w:r>
        <w:rPr>
          <w:lang w:val="en-GB"/>
        </w:rPr>
        <w:t>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1E31DC32" w:rsidR="00AB7C27" w:rsidRDefault="00AB7C27" w:rsidP="00AB7C27">
      <w:pPr>
        <w:pStyle w:val="Observation"/>
        <w:ind w:left="1701" w:hanging="1701"/>
        <w:rPr>
          <w:lang w:val="en-GB"/>
        </w:rPr>
      </w:pPr>
      <w:bookmarkStart w:id="43" w:name="_Toc510740572"/>
      <w:bookmarkStart w:id="44" w:name="_Toc127512934"/>
      <w:r>
        <w:rPr>
          <w:lang w:val="en-GB"/>
        </w:rPr>
        <w:t>For ensuring mobility performance, an aerial UE should be configured with single cell RSRP reporting with short TTT.</w:t>
      </w:r>
      <w:bookmarkEnd w:id="43"/>
      <w:bookmarkEnd w:id="44"/>
    </w:p>
    <w:p w14:paraId="7F4CCF96" w14:textId="6F0FA7E3"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 xml:space="preserve">discussed in Rel-15 </w:t>
      </w:r>
      <w:proofErr w:type="gramStart"/>
      <w:r w:rsidR="000B03EA">
        <w:rPr>
          <w:lang w:val="en-GB"/>
        </w:rPr>
        <w:t>and also</w:t>
      </w:r>
      <w:proofErr w:type="gramEnd"/>
      <w:r w:rsidR="000B03EA">
        <w:rPr>
          <w:lang w:val="en-GB"/>
        </w:rPr>
        <w:t xml:space="preserve"> during the preparation of the </w:t>
      </w:r>
      <w:r w:rsidR="000B03EA" w:rsidRPr="006602F7">
        <w:rPr>
          <w:lang w:val="en-GB"/>
        </w:rPr>
        <w:t>Rel-18 WI</w:t>
      </w:r>
      <w:r w:rsidR="00EC7997" w:rsidRPr="006602F7">
        <w:rPr>
          <w:lang w:val="en-GB"/>
        </w:rPr>
        <w:t xml:space="preserve"> </w:t>
      </w:r>
      <w:r w:rsidR="008466AC">
        <w:rPr>
          <w:lang w:val="en-GB"/>
        </w:rPr>
        <w:fldChar w:fldCharType="begin"/>
      </w:r>
      <w:r w:rsidR="008466AC">
        <w:rPr>
          <w:lang w:val="en-GB"/>
        </w:rPr>
        <w:instrText xml:space="preserve"> REF _Ref110868854 \r \h </w:instrText>
      </w:r>
      <w:r w:rsidR="008466AC">
        <w:rPr>
          <w:lang w:val="en-GB"/>
        </w:rPr>
      </w:r>
      <w:r w:rsidR="008466AC">
        <w:rPr>
          <w:lang w:val="en-GB"/>
        </w:rPr>
        <w:fldChar w:fldCharType="separate"/>
      </w:r>
      <w:r w:rsidR="00161FC0">
        <w:rPr>
          <w:lang w:val="en-GB"/>
        </w:rPr>
        <w:t>[7</w:t>
      </w:r>
      <w:r w:rsidR="008466AC" w:rsidDel="003960D4">
        <w:rPr>
          <w:lang w:val="en-GB"/>
        </w:rPr>
        <w:t>]</w:t>
      </w:r>
      <w:r w:rsidR="008466AC">
        <w:rPr>
          <w:lang w:val="en-GB"/>
        </w:rPr>
        <w:fldChar w:fldCharType="end"/>
      </w:r>
      <w:r w:rsidR="000B03EA" w:rsidRPr="006602F7">
        <w:rPr>
          <w:lang w:val="en-GB"/>
        </w:rPr>
        <w:t>.</w:t>
      </w:r>
      <w:r w:rsidR="000B03EA">
        <w:rPr>
          <w:lang w:val="en-GB"/>
        </w:rPr>
        <w:t xml:space="preserve"> </w:t>
      </w:r>
    </w:p>
    <w:p w14:paraId="55706A2A" w14:textId="0A4AD62B" w:rsidR="001F7017" w:rsidRDefault="009662FC" w:rsidP="001F7017">
      <w:pPr>
        <w:pStyle w:val="Observation"/>
        <w:ind w:left="1701" w:hanging="1701"/>
        <w:rPr>
          <w:lang w:val="en-GB"/>
        </w:rPr>
      </w:pPr>
      <w:bookmarkStart w:id="45" w:name="_Toc127512935"/>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45"/>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to control the measurement reporting. The TTT and hysteresis are used to control reporting if the value for the metric goes back and forth of the threshold value potentially causing 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6B744DAD" w:rsidR="00AB7C27" w:rsidRDefault="00AB7C27" w:rsidP="00AB7C27">
      <w:pPr>
        <w:pStyle w:val="Observation"/>
        <w:ind w:left="1701" w:hanging="1701"/>
        <w:rPr>
          <w:lang w:val="en-GB"/>
        </w:rPr>
      </w:pPr>
      <w:bookmarkStart w:id="46" w:name="_Toc127512936"/>
      <w:r>
        <w:rPr>
          <w:lang w:val="en-GB"/>
        </w:rPr>
        <w:t>TTT and hysteresis control reporting amount when the value for the metric goes back and forth of the threshold value potentially causing entering/leaving of the condition.</w:t>
      </w:r>
      <w:bookmarkEnd w:id="46"/>
    </w:p>
    <w:p w14:paraId="455432EF" w14:textId="69E5A747" w:rsidR="00AB7C27" w:rsidRDefault="00AB7C27" w:rsidP="00AB7C27">
      <w:r>
        <w:rPr>
          <w:lang w:val="en-GB"/>
        </w:rPr>
        <w:t xml:space="preserve">For periodical reporting there are parameters </w:t>
      </w:r>
      <w:proofErr w:type="spellStart"/>
      <w:r>
        <w:rPr>
          <w:lang w:val="en-GB"/>
        </w:rPr>
        <w:t>reportInterval</w:t>
      </w:r>
      <w:proofErr w:type="spellEnd"/>
      <w:r>
        <w:rPr>
          <w:lang w:val="en-GB"/>
        </w:rPr>
        <w:t xml:space="preserve"> and </w:t>
      </w:r>
      <w:proofErr w:type="spellStart"/>
      <w:r>
        <w:rPr>
          <w:lang w:val="en-GB"/>
        </w:rPr>
        <w:t>reportAmount</w:t>
      </w:r>
      <w:proofErr w:type="spellEnd"/>
      <w:r>
        <w:rPr>
          <w:lang w:val="en-GB"/>
        </w:rPr>
        <w:t xml:space="preserve">. </w:t>
      </w:r>
      <w:r w:rsidRPr="00A9351C">
        <w:t xml:space="preserve">The </w:t>
      </w:r>
      <w:proofErr w:type="spellStart"/>
      <w:r w:rsidRPr="00A9351C">
        <w:rPr>
          <w:i/>
        </w:rPr>
        <w:t>ReportInterval</w:t>
      </w:r>
      <w:proofErr w:type="spellEnd"/>
      <w:r w:rsidRPr="00A9351C">
        <w:t xml:space="preserve"> </w:t>
      </w:r>
      <w:r w:rsidRPr="00A9351C">
        <w:rPr>
          <w:iCs/>
        </w:rPr>
        <w:t xml:space="preserve">indicates the interval between periodical reports. </w:t>
      </w:r>
      <w:r w:rsidRPr="00A9351C">
        <w:t xml:space="preserve">The </w:t>
      </w:r>
      <w:proofErr w:type="spellStart"/>
      <w:r w:rsidRPr="00A9351C">
        <w:rPr>
          <w:i/>
        </w:rPr>
        <w:t>ReportInterval</w:t>
      </w:r>
      <w:proofErr w:type="spellEnd"/>
      <w:r w:rsidRPr="00A9351C">
        <w:t xml:space="preserve"> is </w:t>
      </w:r>
      <w:r w:rsidRPr="00A9351C">
        <w:rPr>
          <w:iCs/>
        </w:rPr>
        <w:t>applicable if the UE performs periodical reporting (i.e.</w:t>
      </w:r>
      <w:r w:rsidR="0025281B">
        <w:rPr>
          <w:iCs/>
        </w:rPr>
        <w:t>,</w:t>
      </w:r>
      <w:r w:rsidRPr="00A9351C">
        <w:rPr>
          <w:iCs/>
        </w:rPr>
        <w:t xml:space="preserve"> when </w:t>
      </w:r>
      <w:proofErr w:type="spellStart"/>
      <w:r w:rsidRPr="00A9351C">
        <w:rPr>
          <w:i/>
          <w:iCs/>
        </w:rPr>
        <w:t>reportAmount</w:t>
      </w:r>
      <w:proofErr w:type="spellEnd"/>
      <w:r w:rsidRPr="00A9351C">
        <w:rPr>
          <w:iCs/>
        </w:rPr>
        <w:t xml:space="preserve"> exceeds 1), for </w:t>
      </w:r>
      <w:proofErr w:type="spellStart"/>
      <w:r w:rsidRPr="00A9351C">
        <w:rPr>
          <w:i/>
          <w:iCs/>
        </w:rPr>
        <w:t>triggerType</w:t>
      </w:r>
      <w:proofErr w:type="spellEnd"/>
      <w:r w:rsidRPr="00A9351C">
        <w:rPr>
          <w:iCs/>
        </w:rPr>
        <w:t xml:space="preserve"> </w:t>
      </w:r>
      <w:r w:rsidRPr="00A9351C">
        <w:rPr>
          <w:i/>
          <w:iCs/>
        </w:rPr>
        <w:t>event</w:t>
      </w:r>
      <w:r w:rsidRPr="00A9351C">
        <w:rPr>
          <w:iCs/>
        </w:rPr>
        <w:t xml:space="preserve"> as well as for </w:t>
      </w:r>
      <w:proofErr w:type="spellStart"/>
      <w:r w:rsidRPr="00A9351C">
        <w:rPr>
          <w:i/>
          <w:iCs/>
        </w:rPr>
        <w:t>triggerType</w:t>
      </w:r>
      <w:proofErr w:type="spellEnd"/>
      <w:r w:rsidRPr="00A9351C">
        <w:rPr>
          <w:iCs/>
        </w:rPr>
        <w:t xml:space="preserve"> </w:t>
      </w:r>
      <w:r w:rsidRPr="00A9351C">
        <w:rPr>
          <w:i/>
          <w:iCs/>
        </w:rPr>
        <w:t>periodical</w:t>
      </w:r>
      <w:r w:rsidRPr="00A9351C">
        <w:t>.</w:t>
      </w:r>
      <w:r>
        <w:t xml:space="preserve"> These parameters control reporting after event has triggered due to a cell. These parameters </w:t>
      </w:r>
      <w:r w:rsidRPr="00731AA7">
        <w:rPr>
          <w:b/>
          <w:i/>
        </w:rPr>
        <w:t>do not</w:t>
      </w:r>
      <w:r>
        <w:t xml:space="preserve"> affect reporting when the event is triggered due to different cells. </w:t>
      </w:r>
    </w:p>
    <w:p w14:paraId="4A32E6A5" w14:textId="5FCCC6BB" w:rsidR="00AB7C27" w:rsidRDefault="00AB7C27" w:rsidP="00AB7C27">
      <w:pPr>
        <w:pStyle w:val="Observation"/>
        <w:ind w:left="1701" w:hanging="1701"/>
        <w:rPr>
          <w:lang w:val="en-GB"/>
        </w:rPr>
      </w:pPr>
      <w:bookmarkStart w:id="47" w:name="_Toc127512937"/>
      <w:r>
        <w:t xml:space="preserve">Parameters </w:t>
      </w:r>
      <w:proofErr w:type="spellStart"/>
      <w:r>
        <w:rPr>
          <w:lang w:val="en-GB"/>
        </w:rPr>
        <w:t>reportInterval</w:t>
      </w:r>
      <w:proofErr w:type="spellEnd"/>
      <w:r>
        <w:rPr>
          <w:lang w:val="en-GB"/>
        </w:rPr>
        <w:t xml:space="preserve"> and </w:t>
      </w:r>
      <w:proofErr w:type="spellStart"/>
      <w:r>
        <w:rPr>
          <w:lang w:val="en-GB"/>
        </w:rPr>
        <w:t>reportAmount</w:t>
      </w:r>
      <w:proofErr w:type="spellEnd"/>
      <w:r w:rsidRPr="00460925">
        <w:rPr>
          <w:i/>
        </w:rPr>
        <w:t xml:space="preserve"> do not</w:t>
      </w:r>
      <w:r>
        <w:t xml:space="preserve"> affect reporting when the event is triggered due to different cells.</w:t>
      </w:r>
      <w:bookmarkEnd w:id="47"/>
    </w:p>
    <w:p w14:paraId="7D984E1B" w14:textId="4219EBA4" w:rsidR="00AB7C27" w:rsidRDefault="00AB7C27" w:rsidP="00AB7C27">
      <w:r>
        <w:t>When an aerial UE flies or takes off, an event triggers consecutively due to different cells as observed in</w:t>
      </w:r>
      <w:r w:rsidR="00F82507">
        <w:t xml:space="preserve"> </w:t>
      </w:r>
      <w:r w:rsidR="00370A3D">
        <w:fldChar w:fldCharType="begin"/>
      </w:r>
      <w:r w:rsidR="00370A3D">
        <w:instrText xml:space="preserve"> REF _Ref118301175 \r \h </w:instrText>
      </w:r>
      <w:r w:rsidR="00370A3D">
        <w:fldChar w:fldCharType="separate"/>
      </w:r>
      <w:r w:rsidR="00161FC0">
        <w:t>[4]</w:t>
      </w:r>
      <w:r w:rsidR="00370A3D">
        <w:fldChar w:fldCharType="end"/>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511E30C3" w:rsidR="00AB7C27" w:rsidRPr="00616333" w:rsidRDefault="00AB7C27" w:rsidP="00AB7C27">
      <w:pPr>
        <w:pStyle w:val="Observation"/>
        <w:ind w:left="1701" w:hanging="1701"/>
        <w:rPr>
          <w:lang w:val="en-GB"/>
        </w:rPr>
      </w:pPr>
      <w:bookmarkStart w:id="48" w:name="_Toc127512938"/>
      <w:r>
        <w:t xml:space="preserve">When an aerial UE flies or takes off, an event triggers consecutively due to different </w:t>
      </w:r>
      <w:r w:rsidRPr="00616333">
        <w:t>cells</w:t>
      </w:r>
      <w:r w:rsidRPr="00616333">
        <w:rPr>
          <w:lang w:val="en-GB"/>
        </w:rPr>
        <w:t>.</w:t>
      </w:r>
      <w:r w:rsidR="007D3F8D" w:rsidRPr="00616333">
        <w:rPr>
          <w:lang w:val="en-GB"/>
        </w:rPr>
        <w:t xml:space="preserve"> This may lead to </w:t>
      </w:r>
      <w:r w:rsidR="005D38B9" w:rsidRPr="00616333">
        <w:rPr>
          <w:lang w:val="en-GB"/>
        </w:rPr>
        <w:t>redundant UE measurement reports.</w:t>
      </w:r>
      <w:bookmarkEnd w:id="48"/>
    </w:p>
    <w:p w14:paraId="780267EE" w14:textId="576F2BA8" w:rsidR="00AB7C27" w:rsidRPr="00616333" w:rsidRDefault="00AB7C27" w:rsidP="00AB7C27">
      <w:pPr>
        <w:rPr>
          <w:lang w:val="en-GB"/>
        </w:rPr>
      </w:pPr>
      <w:r w:rsidRPr="00616333">
        <w:rPr>
          <w:lang w:val="en-GB"/>
        </w:rPr>
        <w:t>Thus, we propose that RAN2 specify mechanism to control the amount of measurement reporting.</w:t>
      </w:r>
    </w:p>
    <w:p w14:paraId="0F5A11EC" w14:textId="77777777" w:rsidR="00AB7C27" w:rsidRPr="00616333" w:rsidRDefault="00AB7C27" w:rsidP="009271F5">
      <w:pPr>
        <w:pStyle w:val="Proposal"/>
        <w:numPr>
          <w:ilvl w:val="0"/>
          <w:numId w:val="3"/>
        </w:numPr>
        <w:tabs>
          <w:tab w:val="clear" w:pos="5556"/>
        </w:tabs>
        <w:ind w:left="1701" w:hanging="1701"/>
      </w:pPr>
      <w:bookmarkStart w:id="49" w:name="_Toc510712179"/>
      <w:bookmarkStart w:id="50" w:name="_Toc510740575"/>
      <w:bookmarkStart w:id="51" w:name="_Toc127512947"/>
      <w:bookmarkEnd w:id="49"/>
      <w:r w:rsidRPr="00616333">
        <w:t>RAN2 to specify mechanism to control the amount of measurement reporting.</w:t>
      </w:r>
      <w:bookmarkEnd w:id="50"/>
      <w:bookmarkEnd w:id="51"/>
      <w:r w:rsidRPr="00616333">
        <w:t xml:space="preserve"> </w:t>
      </w:r>
    </w:p>
    <w:p w14:paraId="57A642B0" w14:textId="2C5E590D" w:rsidR="00AB7C27" w:rsidRDefault="00AB7C27" w:rsidP="00AB7C27">
      <w:r w:rsidRPr="00616333">
        <w:t xml:space="preserve">The proposed way is to limit the measurement reporting </w:t>
      </w:r>
      <w:r w:rsidR="00FE6571" w:rsidRPr="00616333">
        <w:t>by</w:t>
      </w:r>
      <w:r w:rsidRPr="00616333">
        <w:t xml:space="preserve"> defin</w:t>
      </w:r>
      <w:r w:rsidR="00FE6571" w:rsidRPr="00616333">
        <w:t>ing</w:t>
      </w:r>
      <w:r w:rsidRPr="00616333">
        <w:t xml:space="preserve"> a prohibit timer which prevents sending the measurement reports for a configurable time after the event has been triggered and the first report has been sent. The use of prohibit timer is associated to the reporting configuration. </w:t>
      </w:r>
      <w:r w:rsidR="00EF40A4" w:rsidRPr="00616333">
        <w:t>Just a</w:t>
      </w:r>
      <w:r w:rsidR="00941E48" w:rsidRPr="00616333">
        <w:t>s it is</w:t>
      </w:r>
      <w:r w:rsidR="00EF40A4" w:rsidRPr="00616333">
        <w:t xml:space="preserve"> proposed for regular mobility events originally,</w:t>
      </w:r>
      <w:r w:rsidR="00941E48" w:rsidRPr="00616333">
        <w:t xml:space="preserve"> this method </w:t>
      </w:r>
      <w:r w:rsidRPr="00616333">
        <w:t xml:space="preserve">can </w:t>
      </w:r>
      <w:r w:rsidR="00345B22" w:rsidRPr="00616333">
        <w:t xml:space="preserve">enable timely reporting when the event is triggered first time for the purpose of mobility control, as well as </w:t>
      </w:r>
      <w:r w:rsidRPr="00616333">
        <w:t>control</w:t>
      </w:r>
      <w:r w:rsidR="00345B22" w:rsidRPr="00616333">
        <w:t>ling</w:t>
      </w:r>
      <w:r w:rsidRPr="00616333">
        <w:t xml:space="preserve"> the amount of measurement reportin</w:t>
      </w:r>
      <w:r w:rsidR="009A2B59" w:rsidRPr="00616333">
        <w:t xml:space="preserve">g. For mobility events, when the UE starts to fly, same event is </w:t>
      </w:r>
      <w:r w:rsidRPr="00616333">
        <w:t>g</w:t>
      </w:r>
      <w:r w:rsidR="009A2B59" w:rsidRPr="00616333">
        <w:t xml:space="preserve">oing to be triggered </w:t>
      </w:r>
      <w:r w:rsidR="004D0502" w:rsidRPr="00616333">
        <w:t>by new cell consecutively. In this case, it is difficult for RRC configuring to</w:t>
      </w:r>
      <w:r w:rsidR="00416A1D" w:rsidRPr="00616333">
        <w:t xml:space="preserve"> impact the </w:t>
      </w:r>
      <w:r w:rsidR="00ED1E74" w:rsidRPr="00616333">
        <w:t xml:space="preserve">mobility behavior as it is slow. </w:t>
      </w:r>
      <w:r w:rsidR="007B1A6E" w:rsidRPr="00616333">
        <w:t>Introdu</w:t>
      </w:r>
      <w:r w:rsidR="00E72EBF" w:rsidRPr="00616333">
        <w:t>c</w:t>
      </w:r>
      <w:r w:rsidR="007B1A6E" w:rsidRPr="00616333">
        <w:t xml:space="preserve">ing prohibit timer </w:t>
      </w:r>
      <w:r w:rsidR="00E72EBF" w:rsidRPr="00616333">
        <w:t>would</w:t>
      </w:r>
      <w:r w:rsidR="009659AE" w:rsidRPr="00616333">
        <w:t xml:space="preserve"> be an effective way to</w:t>
      </w:r>
      <w:r w:rsidR="00E72EBF" w:rsidRPr="00616333">
        <w:t xml:space="preserve"> impact the configuration</w:t>
      </w:r>
      <w:r w:rsidRPr="00616333">
        <w:t>. As the idea of preventing certain measurement results can result in a worry on de</w:t>
      </w:r>
      <w:r w:rsidR="00923EE1" w:rsidRPr="00616333">
        <w:t>c</w:t>
      </w:r>
      <w:r w:rsidRPr="00616333">
        <w:t>reasing mobility performance, we present simulation results to show that this seem not to be the case for drone UEs.</w:t>
      </w:r>
      <w:r w:rsidR="009279A1" w:rsidRPr="00616333">
        <w:t xml:space="preserve"> The results were </w:t>
      </w:r>
      <w:r w:rsidR="00D41705" w:rsidRPr="00616333">
        <w:t>performed under LTE UAV simulation assumptions (TR 36.777) and was first shown in</w:t>
      </w:r>
      <w:r w:rsidR="00D859B4" w:rsidRPr="00616333">
        <w:t xml:space="preserve"> </w:t>
      </w:r>
      <w:r w:rsidR="00D859B4" w:rsidRPr="00616333">
        <w:fldChar w:fldCharType="begin"/>
      </w:r>
      <w:r w:rsidR="00D859B4" w:rsidRPr="00616333">
        <w:instrText xml:space="preserve"> REF _Ref110870412 \r \h </w:instrText>
      </w:r>
      <w:r w:rsidR="00616333">
        <w:instrText xml:space="preserve"> \* MERGEFORMAT </w:instrText>
      </w:r>
      <w:r w:rsidR="00D859B4" w:rsidRPr="00616333">
        <w:fldChar w:fldCharType="separate"/>
      </w:r>
      <w:r w:rsidR="00161FC0" w:rsidRPr="00616333">
        <w:t>[8</w:t>
      </w:r>
      <w:r w:rsidR="00D859B4" w:rsidRPr="00616333" w:rsidDel="003960D4">
        <w:t>]</w:t>
      </w:r>
      <w:r w:rsidR="00D859B4" w:rsidRPr="00616333">
        <w:fldChar w:fldCharType="end"/>
      </w:r>
      <w:r w:rsidR="00E37714" w:rsidRPr="00616333">
        <w:t>, but the observations and conclusions should hold true for NR as well.</w:t>
      </w:r>
    </w:p>
    <w:p w14:paraId="15F20101" w14:textId="77777777" w:rsidR="009279A1" w:rsidRDefault="009279A1" w:rsidP="009279A1">
      <w:pPr>
        <w:pStyle w:val="Heading3"/>
      </w:pPr>
      <w:r>
        <w:lastRenderedPageBreak/>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3CDC768E" w:rsidR="009279A1" w:rsidRDefault="009279A1" w:rsidP="009279A1">
      <w:pPr>
        <w:keepNext/>
      </w:pPr>
      <w:r>
        <w:rPr>
          <w:noProof/>
          <w:lang w:val="en-GB"/>
        </w:rPr>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72D436A7" w:rsidR="009279A1" w:rsidRPr="006E2530" w:rsidRDefault="009279A1" w:rsidP="009279A1">
      <w:pPr>
        <w:pStyle w:val="Caption"/>
        <w:jc w:val="both"/>
        <w:rPr>
          <w:b w:val="0"/>
          <w:lang w:val="en-GB"/>
        </w:rPr>
      </w:pPr>
      <w:r>
        <w:t xml:space="preserve">Figure </w:t>
      </w:r>
      <w:fldSimple w:instr=" SEQ Figure \* ARABIC ">
        <w:r w:rsidR="00161FC0">
          <w:rPr>
            <w:noProof/>
          </w:rPr>
          <w:t>1</w:t>
        </w:r>
      </w:fldSimple>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proofErr w:type="gramStart"/>
      <w:r>
        <w:rPr>
          <w:lang w:val="en-GB"/>
        </w:rPr>
        <w:t>In order to</w:t>
      </w:r>
      <w:proofErr w:type="gramEnd"/>
      <w:r>
        <w:rPr>
          <w:lang w:val="en-GB"/>
        </w:rPr>
        <w:t xml:space="preserve">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ms and triple-triggering is defined as three measurement reports being triggered within y </w:t>
      </w:r>
      <w:proofErr w:type="spellStart"/>
      <w:r>
        <w:rPr>
          <w:lang w:val="en-GB"/>
        </w:rPr>
        <w:t>ms</w:t>
      </w:r>
      <w:proofErr w:type="spellEnd"/>
      <w:r>
        <w:rPr>
          <w:lang w:val="en-GB"/>
        </w:rPr>
        <w:t>.</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w:t>
      </w:r>
      <w:proofErr w:type="gramStart"/>
      <w:r>
        <w:rPr>
          <w:lang w:val="en-GB"/>
        </w:rPr>
        <w:t>triggering</w:t>
      </w:r>
      <w:proofErr w:type="gramEnd"/>
      <w:r>
        <w:rPr>
          <w:lang w:val="en-GB"/>
        </w:rPr>
        <w:t xml:space="preserve"> and triple-triggering can be seen for different heights. </w:t>
      </w:r>
      <w:proofErr w:type="gramStart"/>
      <w:r>
        <w:rPr>
          <w:lang w:val="en-GB"/>
        </w:rPr>
        <w:t>It is clear that the</w:t>
      </w:r>
      <w:proofErr w:type="gramEnd"/>
      <w:r>
        <w:rPr>
          <w:lang w:val="en-GB"/>
        </w:rPr>
        <w:t xml:space="preserve"> double-triggering and triple-triggering are highly reduced and in the case of a 160ms prohibit timer the triple-triggering are completely removed. </w:t>
      </w:r>
    </w:p>
    <w:p w14:paraId="1CEAFEB1" w14:textId="38789F7A" w:rsidR="009279A1" w:rsidRDefault="009279A1" w:rsidP="009279A1">
      <w:pPr>
        <w:rPr>
          <w:lang w:val="en-GB"/>
        </w:rPr>
      </w:pPr>
      <w:r>
        <w:rPr>
          <w:noProof/>
          <w:lang w:val="en-GB"/>
        </w:rPr>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6DA538A9" w:rsidR="009279A1" w:rsidRPr="002D5177" w:rsidRDefault="009279A1" w:rsidP="009279A1">
      <w:pPr>
        <w:jc w:val="center"/>
        <w:rPr>
          <w:lang w:val="en-GB"/>
        </w:rPr>
      </w:pPr>
      <w:r>
        <w:rPr>
          <w:noProof/>
          <w:lang w:val="en-GB"/>
        </w:rPr>
        <w:lastRenderedPageBreak/>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proofErr w:type="gramStart"/>
      <w:r>
        <w:rPr>
          <w:lang w:val="en-GB"/>
        </w:rPr>
        <w:t>In order to</w:t>
      </w:r>
      <w:proofErr w:type="gramEnd"/>
      <w:r>
        <w:rPr>
          <w:lang w:val="en-GB"/>
        </w:rPr>
        <w:t xml:space="preserve"> make sure that the introduced prohibit timer does not affect performance, we also measure the amount of RLFs declared, handovers initiated and handover failures which can be seen in figure 3a, 3b and 3c.  </w:t>
      </w:r>
    </w:p>
    <w:p w14:paraId="20BE8E66" w14:textId="76855E7D" w:rsidR="009279A1" w:rsidRDefault="009279A1" w:rsidP="009279A1">
      <w:pPr>
        <w:keepNext/>
      </w:pPr>
      <w:r>
        <w:rPr>
          <w:noProof/>
          <w:lang w:val="en-GB"/>
        </w:rPr>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73D389CE" w14:textId="194DEC58" w:rsidR="009279A1" w:rsidRPr="00616333" w:rsidRDefault="009279A1" w:rsidP="009279A1">
      <w:pPr>
        <w:rPr>
          <w:lang w:val="en-GB"/>
        </w:rPr>
      </w:pPr>
      <w:r>
        <w:rPr>
          <w:lang w:val="en-GB"/>
        </w:rPr>
        <w:t xml:space="preserve">From figure 3 we can see that the RLFs, handover </w:t>
      </w:r>
      <w:proofErr w:type="gramStart"/>
      <w:r>
        <w:rPr>
          <w:lang w:val="en-GB"/>
        </w:rPr>
        <w:t>initiated</w:t>
      </w:r>
      <w:proofErr w:type="gramEnd"/>
      <w:r>
        <w:rPr>
          <w:lang w:val="en-GB"/>
        </w:rPr>
        <w:t xml:space="preserve"> and handover failures remain almost constant. The reason for this </w:t>
      </w:r>
      <w:r w:rsidRPr="00616333">
        <w:rPr>
          <w:lang w:val="en-GB"/>
        </w:rPr>
        <w:t xml:space="preserve">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w:t>
      </w:r>
      <w:bookmarkStart w:id="52" w:name="OLE_LINK3"/>
      <w:r w:rsidRPr="00616333">
        <w:rPr>
          <w:lang w:val="en-GB"/>
        </w:rPr>
        <w:t>surface</w:t>
      </w:r>
      <w:bookmarkEnd w:id="52"/>
      <w:r w:rsidRPr="00616333">
        <w:rPr>
          <w:lang w:val="en-GB"/>
        </w:rPr>
        <w:t xml:space="preserve">. </w:t>
      </w:r>
    </w:p>
    <w:p w14:paraId="5D70B94B" w14:textId="440DC82E" w:rsidR="00451DE5" w:rsidRPr="00616333" w:rsidRDefault="00451DE5" w:rsidP="009279A1">
      <w:pPr>
        <w:rPr>
          <w:lang w:val="en-GB"/>
        </w:rPr>
      </w:pPr>
      <w:r w:rsidRPr="00616333">
        <w:rPr>
          <w:lang w:val="en-GB"/>
        </w:rPr>
        <w:t>We propose to introduce a prohibit timer in NR similar to the CRs RAN2 discussed for LTE in</w:t>
      </w:r>
      <w:r w:rsidR="00985D72" w:rsidRPr="00616333">
        <w:rPr>
          <w:lang w:val="en-GB"/>
        </w:rPr>
        <w:t xml:space="preserve"> </w:t>
      </w:r>
      <w:r w:rsidR="00985D72" w:rsidRPr="00616333">
        <w:rPr>
          <w:lang w:val="en-GB"/>
        </w:rPr>
        <w:fldChar w:fldCharType="begin"/>
      </w:r>
      <w:r w:rsidR="00985D72" w:rsidRPr="00616333">
        <w:rPr>
          <w:lang w:val="en-GB"/>
        </w:rPr>
        <w:instrText xml:space="preserve"> REF _Ref110870596 \r \h </w:instrText>
      </w:r>
      <w:r w:rsidR="00985D72" w:rsidRPr="00616333">
        <w:rPr>
          <w:lang w:val="en-GB"/>
        </w:rPr>
      </w:r>
      <w:r w:rsidR="00616333">
        <w:rPr>
          <w:lang w:val="en-GB"/>
        </w:rPr>
        <w:instrText xml:space="preserve"> \* MERGEFORMAT </w:instrText>
      </w:r>
      <w:r w:rsidR="00985D72" w:rsidRPr="00616333">
        <w:rPr>
          <w:lang w:val="en-GB"/>
        </w:rPr>
        <w:fldChar w:fldCharType="separate"/>
      </w:r>
      <w:r w:rsidR="00161FC0" w:rsidRPr="00616333">
        <w:rPr>
          <w:lang w:val="en-GB"/>
        </w:rPr>
        <w:t>[9</w:t>
      </w:r>
      <w:r w:rsidR="00985D72" w:rsidRPr="00616333" w:rsidDel="003960D4">
        <w:rPr>
          <w:lang w:val="en-GB"/>
        </w:rPr>
        <w:t>]</w:t>
      </w:r>
      <w:r w:rsidR="00985D72" w:rsidRPr="00616333">
        <w:rPr>
          <w:lang w:val="en-GB"/>
        </w:rPr>
        <w:fldChar w:fldCharType="end"/>
      </w:r>
      <w:r w:rsidR="00717F53" w:rsidRPr="00616333">
        <w:rPr>
          <w:lang w:val="en-GB"/>
        </w:rPr>
        <w:fldChar w:fldCharType="begin"/>
      </w:r>
      <w:r w:rsidR="00717F53" w:rsidRPr="00616333">
        <w:rPr>
          <w:lang w:val="en-GB"/>
        </w:rPr>
        <w:instrText xml:space="preserve"> REF _Ref525223252 \r \h </w:instrText>
      </w:r>
      <w:r w:rsidR="00717F53" w:rsidRPr="00616333">
        <w:rPr>
          <w:lang w:val="en-GB"/>
        </w:rPr>
      </w:r>
      <w:r w:rsidR="00616333">
        <w:rPr>
          <w:lang w:val="en-GB"/>
        </w:rPr>
        <w:instrText xml:space="preserve"> \* MERGEFORMAT </w:instrText>
      </w:r>
      <w:r w:rsidR="00717F53" w:rsidRPr="00616333">
        <w:rPr>
          <w:lang w:val="en-GB"/>
        </w:rPr>
        <w:fldChar w:fldCharType="separate"/>
      </w:r>
      <w:r w:rsidR="00161FC0" w:rsidRPr="00616333">
        <w:rPr>
          <w:lang w:val="en-GB"/>
        </w:rPr>
        <w:t>[10</w:t>
      </w:r>
      <w:r w:rsidR="00717F53" w:rsidRPr="00616333" w:rsidDel="003960D4">
        <w:rPr>
          <w:lang w:val="en-GB"/>
        </w:rPr>
        <w:t>]</w:t>
      </w:r>
      <w:r w:rsidR="00717F53" w:rsidRPr="00616333">
        <w:rPr>
          <w:lang w:val="en-GB"/>
        </w:rPr>
        <w:fldChar w:fldCharType="end"/>
      </w:r>
      <w:r w:rsidR="00717F53" w:rsidRPr="00616333">
        <w:rPr>
          <w:lang w:val="en-GB"/>
        </w:rPr>
        <w:fldChar w:fldCharType="begin"/>
      </w:r>
      <w:r w:rsidR="00717F53" w:rsidRPr="00616333">
        <w:rPr>
          <w:lang w:val="en-GB"/>
        </w:rPr>
        <w:instrText xml:space="preserve"> REF _Ref525826756 \r \h </w:instrText>
      </w:r>
      <w:r w:rsidR="00717F53" w:rsidRPr="00616333">
        <w:rPr>
          <w:lang w:val="en-GB"/>
        </w:rPr>
      </w:r>
      <w:r w:rsidR="00616333">
        <w:rPr>
          <w:lang w:val="en-GB"/>
        </w:rPr>
        <w:instrText xml:space="preserve"> \* MERGEFORMAT </w:instrText>
      </w:r>
      <w:r w:rsidR="00717F53" w:rsidRPr="00616333">
        <w:rPr>
          <w:lang w:val="en-GB"/>
        </w:rPr>
        <w:fldChar w:fldCharType="separate"/>
      </w:r>
      <w:r w:rsidR="00161FC0" w:rsidRPr="00616333">
        <w:rPr>
          <w:lang w:val="en-GB"/>
        </w:rPr>
        <w:t>[11</w:t>
      </w:r>
      <w:r w:rsidR="00717F53" w:rsidRPr="00616333" w:rsidDel="003960D4">
        <w:rPr>
          <w:lang w:val="en-GB"/>
        </w:rPr>
        <w:t>]</w:t>
      </w:r>
      <w:r w:rsidR="00717F53" w:rsidRPr="00616333">
        <w:rPr>
          <w:lang w:val="en-GB"/>
        </w:rPr>
        <w:fldChar w:fldCharType="end"/>
      </w:r>
    </w:p>
    <w:p w14:paraId="04A210C2" w14:textId="5DE1F6F8" w:rsidR="00E57048" w:rsidRPr="00616333" w:rsidRDefault="009279A1" w:rsidP="00E57048">
      <w:pPr>
        <w:pStyle w:val="Proposal"/>
        <w:numPr>
          <w:ilvl w:val="0"/>
          <w:numId w:val="3"/>
        </w:numPr>
        <w:tabs>
          <w:tab w:val="clear" w:pos="5556"/>
        </w:tabs>
        <w:ind w:left="1701" w:hanging="1701"/>
        <w:rPr>
          <w:rFonts w:eastAsia="Times New Roman"/>
          <w:lang w:val="en-GB"/>
        </w:rPr>
      </w:pPr>
      <w:bookmarkStart w:id="53" w:name="_Toc510712182"/>
      <w:bookmarkStart w:id="54" w:name="_Toc510740576"/>
      <w:bookmarkStart w:id="55" w:name="_Toc127512948"/>
      <w:bookmarkEnd w:id="53"/>
      <w:r w:rsidRPr="00616333">
        <w:t>Introduce a prohibit timer in reporting configuration</w:t>
      </w:r>
      <w:r w:rsidR="00A711D4" w:rsidRPr="00616333">
        <w:t xml:space="preserve"> for the purpose of mobility control</w:t>
      </w:r>
      <w:r w:rsidRPr="00616333">
        <w:t xml:space="preserve">: UE is prevented from </w:t>
      </w:r>
      <w:r w:rsidR="0073103F" w:rsidRPr="00616333">
        <w:t>trigger</w:t>
      </w:r>
      <w:r w:rsidRPr="00616333">
        <w:t>ing the measurement report for a configurable time after the event is first triggered and first report is sent.</w:t>
      </w:r>
      <w:bookmarkEnd w:id="54"/>
      <w:bookmarkEnd w:id="55"/>
    </w:p>
    <w:p w14:paraId="3D191C32" w14:textId="77777777" w:rsidR="00BE0A96" w:rsidRPr="00782F71" w:rsidRDefault="00BE0A96" w:rsidP="003A6D33">
      <w:pPr>
        <w:pStyle w:val="Heading1"/>
        <w:rPr>
          <w:rStyle w:val="Emphasis"/>
          <w:i w:val="0"/>
          <w:lang w:val="en-US"/>
        </w:rPr>
      </w:pPr>
      <w:r w:rsidRPr="00782F71">
        <w:rPr>
          <w:rStyle w:val="Emphasis"/>
          <w:i w:val="0"/>
          <w:lang w:val="en-US"/>
        </w:rPr>
        <w:t>Measurement reporting based on a configured number of cells (i.e.</w:t>
      </w:r>
      <w:r>
        <w:rPr>
          <w:rStyle w:val="Emphasis"/>
          <w:i w:val="0"/>
          <w:lang w:val="en-US"/>
        </w:rPr>
        <w:t>,</w:t>
      </w:r>
      <w:r w:rsidRPr="00782F71">
        <w:rPr>
          <w:rStyle w:val="Emphasis"/>
          <w:i w:val="0"/>
          <w:lang w:val="en-US"/>
        </w:rPr>
        <w:t xml:space="preserve"> </w:t>
      </w:r>
      <w:r w:rsidRPr="003A6D33">
        <w:rPr>
          <w:iCs/>
        </w:rPr>
        <w:t>larger</w:t>
      </w:r>
      <w:r w:rsidRPr="00782F71">
        <w:rPr>
          <w:rStyle w:val="Emphasis"/>
          <w:i w:val="0"/>
          <w:lang w:val="en-US"/>
        </w:rPr>
        <w:t xml:space="preserve"> than one) fulfilling the triggering criteria simultaneously</w:t>
      </w:r>
    </w:p>
    <w:p w14:paraId="0AC894F5" w14:textId="77777777" w:rsidR="00BE0A96" w:rsidRPr="00616333" w:rsidRDefault="00BE0A96" w:rsidP="00BE0A96">
      <w:pPr>
        <w:pStyle w:val="Proposal"/>
        <w:ind w:left="1701"/>
        <w:rPr>
          <w:rFonts w:eastAsia="Times New Roman"/>
          <w:lang w:val="en-GB"/>
        </w:rPr>
      </w:pPr>
    </w:p>
    <w:p w14:paraId="4C0723FD" w14:textId="77777777" w:rsidR="00BE0A96" w:rsidRPr="00A416A9" w:rsidRDefault="00BE0A96" w:rsidP="00BE0A96">
      <w:pPr>
        <w:rPr>
          <w:lang w:val="en-GB"/>
        </w:rPr>
      </w:pPr>
      <w:r w:rsidRPr="00A416A9">
        <w:rPr>
          <w:lang w:val="en-GB"/>
        </w:rPr>
        <w:lastRenderedPageBreak/>
        <w:t xml:space="preserve">In RAN2#119e, another FFS is about how to avoid sending the measurement reports mainly due to </w:t>
      </w:r>
      <w:proofErr w:type="spellStart"/>
      <w:r w:rsidRPr="00A416A9">
        <w:rPr>
          <w:lang w:val="en-GB"/>
        </w:rPr>
        <w:t>reportOnLeave</w:t>
      </w:r>
      <w:proofErr w:type="spellEnd"/>
      <w:r w:rsidRPr="00A416A9">
        <w:rPr>
          <w:lang w:val="en-GB"/>
        </w:rPr>
        <w:t>. In this regard, in our view, RAN2 should first agree on how the list of triggering cells are maintained in NR. For LTE, the mechanism works as follows (TS 36.300 V17.2.0– Clause 23.17.4):</w:t>
      </w:r>
    </w:p>
    <w:tbl>
      <w:tblPr>
        <w:tblStyle w:val="TableGrid"/>
        <w:tblW w:w="0" w:type="auto"/>
        <w:tblLook w:val="04A0" w:firstRow="1" w:lastRow="0" w:firstColumn="1" w:lastColumn="0" w:noHBand="0" w:noVBand="1"/>
      </w:tblPr>
      <w:tblGrid>
        <w:gridCol w:w="9629"/>
      </w:tblGrid>
      <w:tr w:rsidR="00BE0A96" w:rsidRPr="00A416A9" w14:paraId="0ACEF676" w14:textId="77777777" w:rsidTr="00CC2A0D">
        <w:tc>
          <w:tcPr>
            <w:tcW w:w="9629" w:type="dxa"/>
          </w:tcPr>
          <w:p w14:paraId="48FC8876" w14:textId="77777777" w:rsidR="00BE0A96" w:rsidRPr="00A416A9" w:rsidRDefault="00BE0A96" w:rsidP="00CC2A0D">
            <w:pPr>
              <w:keepNext/>
              <w:keepLines/>
              <w:numPr>
                <w:ilvl w:val="0"/>
                <w:numId w:val="31"/>
              </w:numPr>
              <w:spacing w:before="120" w:after="180"/>
              <w:ind w:left="1134" w:hanging="1134"/>
              <w:jc w:val="left"/>
              <w:outlineLvl w:val="2"/>
              <w:rPr>
                <w:rFonts w:eastAsia="Times New Roman"/>
                <w:sz w:val="28"/>
                <w:lang w:val="en-GB" w:eastAsia="ja-JP"/>
              </w:rPr>
            </w:pPr>
            <w:bookmarkStart w:id="56" w:name="_Toc20403384"/>
            <w:bookmarkStart w:id="57" w:name="_Toc29372890"/>
            <w:bookmarkStart w:id="58" w:name="_Toc37760854"/>
            <w:bookmarkStart w:id="59" w:name="_Toc46499094"/>
            <w:bookmarkStart w:id="60" w:name="_Toc52491407"/>
            <w:bookmarkStart w:id="61" w:name="_Toc115438977"/>
            <w:r w:rsidRPr="00A416A9">
              <w:rPr>
                <w:rFonts w:eastAsia="Times New Roman"/>
                <w:sz w:val="28"/>
                <w:lang w:val="en-GB" w:eastAsia="ja-JP"/>
              </w:rPr>
              <w:t>23.17.4</w:t>
            </w:r>
            <w:r w:rsidRPr="00A416A9">
              <w:rPr>
                <w:rFonts w:eastAsia="Times New Roman"/>
                <w:sz w:val="28"/>
                <w:lang w:val="en-GB" w:eastAsia="ja-JP"/>
              </w:rPr>
              <w:tab/>
              <w:t>Interference detection and mitigation for Aerial UE communication</w:t>
            </w:r>
            <w:bookmarkEnd w:id="56"/>
            <w:bookmarkEnd w:id="57"/>
            <w:bookmarkEnd w:id="58"/>
            <w:bookmarkEnd w:id="59"/>
            <w:bookmarkEnd w:id="60"/>
            <w:bookmarkEnd w:id="61"/>
          </w:p>
          <w:p w14:paraId="1B0BF1C2" w14:textId="77777777" w:rsidR="00BE0A96" w:rsidRPr="00A416A9" w:rsidRDefault="00BE0A96" w:rsidP="00CC2A0D">
            <w:pPr>
              <w:spacing w:after="180"/>
              <w:rPr>
                <w:rFonts w:ascii="Times New Roman" w:eastAsia="Times New Roman" w:hAnsi="Times New Roman"/>
                <w:lang w:val="en-GB" w:eastAsia="ja-JP"/>
              </w:rPr>
            </w:pPr>
            <w:r w:rsidRPr="00A416A9">
              <w:rPr>
                <w:rFonts w:ascii="Times New Roman" w:eastAsia="Times New Roman" w:hAnsi="Times New Roman"/>
                <w:lang w:val="en-GB" w:eastAsia="ja-JP"/>
              </w:rPr>
              <w:t xml:space="preserve">For interference detection, an aerial UE can be configured with RRM event A3, A4 or A5 that triggers measurement report when individual (per cell) RSRP values for a configured number of cells </w:t>
            </w:r>
            <w:proofErr w:type="spellStart"/>
            <w:r w:rsidRPr="00A416A9">
              <w:rPr>
                <w:rFonts w:ascii="Times New Roman" w:eastAsia="Times New Roman" w:hAnsi="Times New Roman"/>
                <w:lang w:val="en-GB" w:eastAsia="ja-JP"/>
              </w:rPr>
              <w:t>fulfill</w:t>
            </w:r>
            <w:proofErr w:type="spellEnd"/>
            <w:r w:rsidRPr="00A416A9">
              <w:rPr>
                <w:rFonts w:ascii="Times New Roman" w:eastAsia="Times New Roman" w:hAnsi="Times New Roman"/>
                <w:lang w:val="en-GB" w:eastAsia="ja-JP"/>
              </w:rPr>
              <w:t xml:space="preserve"> the configured event. </w:t>
            </w:r>
            <w:r w:rsidRPr="00A416A9">
              <w:rPr>
                <w:rFonts w:ascii="Times New Roman" w:eastAsia="Times New Roman" w:hAnsi="Times New Roman"/>
                <w:noProof/>
                <w:lang w:val="en-GB" w:eastAsia="ja-JP"/>
              </w:rPr>
              <w:t xml:space="preserve">Once such condition is met and a measurement report is sent, the list of triggered cells is updated when subsequent cell(s) fulfil the event, however further measurement reports are not sent while the list of triggered cells remains larger than the configured number of cells. </w:t>
            </w:r>
            <w:r w:rsidRPr="00A416A9">
              <w:rPr>
                <w:rFonts w:ascii="Times New Roman" w:eastAsia="Times New Roman" w:hAnsi="Times New Roman"/>
                <w:lang w:val="en-GB" w:eastAsia="ja-JP"/>
              </w:rPr>
              <w:t>The report contains RRM results and location if configured, as described in 23.17.6.</w:t>
            </w:r>
          </w:p>
          <w:p w14:paraId="34465F9E" w14:textId="77777777" w:rsidR="00BE0A96" w:rsidRPr="00A416A9" w:rsidRDefault="00BE0A96" w:rsidP="00CC2A0D">
            <w:pPr>
              <w:spacing w:after="180"/>
              <w:rPr>
                <w:lang w:val="en-GB"/>
              </w:rPr>
            </w:pPr>
            <w:r w:rsidRPr="00A416A9">
              <w:rPr>
                <w:rFonts w:ascii="Times New Roman" w:eastAsia="Times New Roman" w:hAnsi="Times New Roman"/>
                <w:lang w:val="en-GB" w:eastAsia="ja-JP"/>
              </w:rPr>
              <w:t>For interference mitigation an aerial UE can be configured with a dedicated UE-specific alpha parameter for PUSCH power control.</w:t>
            </w:r>
          </w:p>
        </w:tc>
      </w:tr>
    </w:tbl>
    <w:p w14:paraId="40D1B9F9" w14:textId="77777777" w:rsidR="00BE0A96" w:rsidRPr="00A416A9" w:rsidRDefault="00BE0A96" w:rsidP="00BE0A96">
      <w:pPr>
        <w:rPr>
          <w:lang w:val="en-GB"/>
        </w:rPr>
      </w:pPr>
    </w:p>
    <w:p w14:paraId="48D86CA2" w14:textId="77777777" w:rsidR="00BE0A96" w:rsidRPr="00A416A9" w:rsidRDefault="00BE0A96" w:rsidP="00BE0A96">
      <w:pPr>
        <w:rPr>
          <w:lang w:val="en-GB"/>
        </w:rPr>
      </w:pPr>
      <w:r w:rsidRPr="00A416A9">
        <w:rPr>
          <w:lang w:val="en-GB"/>
        </w:rPr>
        <w:t>As can be seen in the text, in LTE, the list of triggered cells is updated whenever a new cell fulfils the event (although a measurement report may not be sent). For NR, we propose to RAN2 to first discuss whether the same way of updating the list of triggered cells as in LTE is to be reused for NR.</w:t>
      </w:r>
    </w:p>
    <w:p w14:paraId="31CC6143" w14:textId="77777777" w:rsidR="00BE0A96" w:rsidRPr="00A416A9" w:rsidRDefault="00BE0A96" w:rsidP="00BE0A96">
      <w:pPr>
        <w:pStyle w:val="Proposal"/>
        <w:numPr>
          <w:ilvl w:val="0"/>
          <w:numId w:val="3"/>
        </w:numPr>
        <w:tabs>
          <w:tab w:val="clear" w:pos="5556"/>
        </w:tabs>
        <w:ind w:left="1701" w:hanging="1701"/>
      </w:pPr>
      <w:bookmarkStart w:id="62" w:name="_Toc127512949"/>
      <w:r w:rsidRPr="00A416A9">
        <w:t xml:space="preserve">RAN2 to first </w:t>
      </w:r>
      <w:r w:rsidRPr="0050774B">
        <w:t>decide</w:t>
      </w:r>
      <w:r w:rsidRPr="00A416A9">
        <w:t xml:space="preserve"> how the list of triggered cells is updated in NR before addressing issues due to </w:t>
      </w:r>
      <w:proofErr w:type="spellStart"/>
      <w:r w:rsidRPr="00A416A9">
        <w:t>reportOnLeave</w:t>
      </w:r>
      <w:proofErr w:type="spellEnd"/>
      <w:r w:rsidRPr="00A416A9">
        <w:t>.</w:t>
      </w:r>
      <w:bookmarkEnd w:id="62"/>
    </w:p>
    <w:p w14:paraId="08BC1C16" w14:textId="77777777" w:rsidR="00BE0A96" w:rsidRPr="000F26D4" w:rsidRDefault="00BE0A96" w:rsidP="00BE0A96">
      <w:pPr>
        <w:rPr>
          <w:b/>
          <w:bCs/>
          <w:lang w:val="en-GB"/>
        </w:rPr>
      </w:pPr>
      <w:r w:rsidRPr="000F26D4">
        <w:rPr>
          <w:lang w:val="en-GB"/>
        </w:rPr>
        <w:t xml:space="preserve">As specified in NR, </w:t>
      </w:r>
      <w:proofErr w:type="spellStart"/>
      <w:r w:rsidRPr="000F26D4">
        <w:rPr>
          <w:lang w:val="en-GB"/>
        </w:rPr>
        <w:t>reportOnLeave</w:t>
      </w:r>
      <w:proofErr w:type="spellEnd"/>
      <w:r w:rsidRPr="000F26D4">
        <w:rPr>
          <w:lang w:val="en-GB"/>
        </w:rPr>
        <w:t xml:space="preserve"> is a network configurable parameter, and we propose that RAN2 clarify the scope and purpose of this FFS before going into detailed discussions.</w:t>
      </w:r>
    </w:p>
    <w:p w14:paraId="338E3C2E" w14:textId="77777777" w:rsidR="00BE0A96" w:rsidRDefault="00BE0A96" w:rsidP="00BE0A96">
      <w:pPr>
        <w:pStyle w:val="Observation"/>
        <w:ind w:left="1701" w:hanging="1701"/>
        <w:rPr>
          <w:lang w:val="en-GB"/>
        </w:rPr>
      </w:pPr>
      <w:bookmarkStart w:id="63" w:name="_Toc127512939"/>
      <w:proofErr w:type="spellStart"/>
      <w:r w:rsidRPr="000F26D4">
        <w:rPr>
          <w:rFonts w:eastAsia="Times New Roman"/>
          <w:lang w:val="en-GB"/>
        </w:rPr>
        <w:t>reportOnLeave</w:t>
      </w:r>
      <w:proofErr w:type="spellEnd"/>
      <w:r w:rsidRPr="008C6CAC">
        <w:rPr>
          <w:lang w:val="en-GB"/>
        </w:rPr>
        <w:t xml:space="preserve"> is a</w:t>
      </w:r>
      <w:r>
        <w:rPr>
          <w:lang w:val="en-GB"/>
        </w:rPr>
        <w:t xml:space="preserve"> network-configurable parameter.</w:t>
      </w:r>
      <w:bookmarkEnd w:id="63"/>
    </w:p>
    <w:p w14:paraId="2A7E2031" w14:textId="77777777" w:rsidR="00BE0A96" w:rsidRPr="00BE0A96" w:rsidRDefault="00BE0A96" w:rsidP="00BE0A96">
      <w:pPr>
        <w:pStyle w:val="Heading1"/>
      </w:pPr>
      <w:r w:rsidRPr="00BE0A96">
        <w:t xml:space="preserve">Height-dependent configuration for measurement report </w:t>
      </w:r>
    </w:p>
    <w:p w14:paraId="43A5C457" w14:textId="77777777" w:rsidR="00BE0A96" w:rsidRPr="00BE0A96" w:rsidRDefault="00BE0A96" w:rsidP="00BE0A96">
      <w:pPr>
        <w:rPr>
          <w:rFonts w:eastAsia="Times New Roman"/>
          <w:lang w:val="en-GB"/>
        </w:rPr>
      </w:pPr>
      <w:r w:rsidRPr="00BE0A96">
        <w:rPr>
          <w:rFonts w:eastAsia="Times New Roman"/>
          <w:lang w:val="en-GB"/>
        </w:rPr>
        <w:t xml:space="preserve">Since the aerial UE can fly high up to 300 meters as supported by LTE Rel-15, it may experience a variety of radio conditions in the air. For different heights for aerial UEs, applying the same RRM configuration is not appropriate at least for some parameters that are sensitive to UE height. Hence, it is necessary for RAN2 to discuss changing/updating/reconfiguring the measurement report configuration based on the height of the UAV UE. As described in the specification, a particular measurement report configuration is identified with a </w:t>
      </w:r>
      <w:proofErr w:type="spellStart"/>
      <w:r w:rsidRPr="00BE0A96">
        <w:rPr>
          <w:rFonts w:eastAsia="Times New Roman"/>
          <w:lang w:val="en-GB"/>
        </w:rPr>
        <w:t>measID</w:t>
      </w:r>
      <w:proofErr w:type="spellEnd"/>
      <w:r w:rsidRPr="00BE0A96">
        <w:rPr>
          <w:rFonts w:eastAsia="Times New Roman"/>
          <w:lang w:val="en-GB"/>
        </w:rPr>
        <w:t xml:space="preserve"> with certain parameters associated to it configured in the IE </w:t>
      </w:r>
      <w:proofErr w:type="spellStart"/>
      <w:r w:rsidRPr="00BE0A96">
        <w:rPr>
          <w:rFonts w:eastAsia="Times New Roman"/>
          <w:lang w:val="en-GB"/>
        </w:rPr>
        <w:t>ReportConfigNR</w:t>
      </w:r>
      <w:proofErr w:type="spellEnd"/>
      <w:r w:rsidRPr="00BE0A96">
        <w:rPr>
          <w:rFonts w:eastAsia="Times New Roman"/>
          <w:lang w:val="en-GB"/>
        </w:rPr>
        <w:t xml:space="preserve">. In one example, UE can be configured with multiple measurement configuration identified with different </w:t>
      </w:r>
      <w:proofErr w:type="spellStart"/>
      <w:r w:rsidRPr="00BE0A96">
        <w:rPr>
          <w:rFonts w:eastAsia="Times New Roman"/>
          <w:lang w:val="en-GB"/>
        </w:rPr>
        <w:t>measID</w:t>
      </w:r>
      <w:proofErr w:type="spellEnd"/>
      <w:r w:rsidRPr="00BE0A96">
        <w:rPr>
          <w:rFonts w:eastAsia="Times New Roman"/>
          <w:lang w:val="en-GB"/>
        </w:rPr>
        <w:t xml:space="preserve"> (applies for periodic/event/conditional event-based report configurations) for different heights. A height dependent config is only valid, e.g., up to certain height or </w:t>
      </w:r>
      <w:proofErr w:type="spellStart"/>
      <w:r w:rsidRPr="00BE0A96">
        <w:rPr>
          <w:rFonts w:eastAsia="Times New Roman"/>
          <w:lang w:val="en-GB"/>
        </w:rPr>
        <w:t>height+offset</w:t>
      </w:r>
      <w:proofErr w:type="spellEnd"/>
      <w:r w:rsidRPr="00BE0A96">
        <w:rPr>
          <w:rFonts w:eastAsia="Times New Roman"/>
          <w:lang w:val="en-GB"/>
        </w:rPr>
        <w:t xml:space="preserve"> for a configured </w:t>
      </w:r>
      <w:proofErr w:type="gramStart"/>
      <w:r w:rsidRPr="00BE0A96">
        <w:rPr>
          <w:rFonts w:eastAsia="Times New Roman"/>
          <w:lang w:val="en-GB"/>
        </w:rPr>
        <w:t>period of time</w:t>
      </w:r>
      <w:proofErr w:type="gramEnd"/>
      <w:r w:rsidRPr="00BE0A96">
        <w:rPr>
          <w:rFonts w:eastAsia="Times New Roman"/>
          <w:lang w:val="en-GB"/>
        </w:rPr>
        <w:t xml:space="preserve">. In second example, the network can also configure the same </w:t>
      </w:r>
      <w:proofErr w:type="spellStart"/>
      <w:r w:rsidRPr="00BE0A96">
        <w:rPr>
          <w:rFonts w:eastAsia="Times New Roman"/>
          <w:lang w:val="en-GB"/>
        </w:rPr>
        <w:t>measID</w:t>
      </w:r>
      <w:proofErr w:type="spellEnd"/>
      <w:r w:rsidRPr="00BE0A96">
        <w:rPr>
          <w:rFonts w:eastAsia="Times New Roman"/>
          <w:lang w:val="en-GB"/>
        </w:rPr>
        <w:t xml:space="preserve"> (for periodic/event/conditional event-based report configurations) with more than one value of one or more parameter in the </w:t>
      </w:r>
      <w:proofErr w:type="spellStart"/>
      <w:r w:rsidRPr="00BE0A96">
        <w:rPr>
          <w:rFonts w:eastAsia="Times New Roman"/>
          <w:lang w:val="en-GB"/>
        </w:rPr>
        <w:t>ReportConfigNR</w:t>
      </w:r>
      <w:proofErr w:type="spellEnd"/>
      <w:r w:rsidRPr="00BE0A96">
        <w:rPr>
          <w:rFonts w:eastAsia="Times New Roman"/>
          <w:lang w:val="en-GB"/>
        </w:rPr>
        <w:t xml:space="preserve"> corresponding to different heights. In a third example, the network can configure the UE with height-dependent reconfiguration for the measurement report configuration.</w:t>
      </w:r>
    </w:p>
    <w:p w14:paraId="5F1FD1C2" w14:textId="77777777" w:rsidR="003A6D33" w:rsidRDefault="00BE0A96" w:rsidP="00BE0A96">
      <w:pPr>
        <w:pStyle w:val="Proposal"/>
        <w:numPr>
          <w:ilvl w:val="0"/>
          <w:numId w:val="3"/>
        </w:numPr>
        <w:tabs>
          <w:tab w:val="clear" w:pos="5556"/>
        </w:tabs>
        <w:ind w:left="1701" w:hanging="1701"/>
      </w:pPr>
      <w:bookmarkStart w:id="64" w:name="_Toc127512950"/>
      <w:r w:rsidRPr="00BE0A96">
        <w:t>RAN2 to introduce height dependent configuration for measurement report, by considering the following options:</w:t>
      </w:r>
      <w:bookmarkEnd w:id="64"/>
      <w:r w:rsidRPr="00BE0A96">
        <w:t xml:space="preserve"> </w:t>
      </w:r>
    </w:p>
    <w:p w14:paraId="650947C3" w14:textId="3BD465DB" w:rsidR="003A6D33" w:rsidRDefault="00BE0A96" w:rsidP="003A6D33">
      <w:pPr>
        <w:pStyle w:val="Proposal"/>
        <w:numPr>
          <w:ilvl w:val="1"/>
          <w:numId w:val="3"/>
        </w:numPr>
      </w:pPr>
      <w:bookmarkStart w:id="65" w:name="_Toc127512951"/>
      <w:r w:rsidRPr="00BE0A96">
        <w:t xml:space="preserve">The network can configure different </w:t>
      </w:r>
      <w:proofErr w:type="spellStart"/>
      <w:r w:rsidRPr="00BE0A96">
        <w:t>measIDs</w:t>
      </w:r>
      <w:proofErr w:type="spellEnd"/>
      <w:r w:rsidRPr="00BE0A96">
        <w:t xml:space="preserve"> (for periodic/event/conditional event-based report configurations) for different heights.</w:t>
      </w:r>
      <w:bookmarkEnd w:id="65"/>
      <w:r w:rsidRPr="00BE0A96">
        <w:t xml:space="preserve"> </w:t>
      </w:r>
    </w:p>
    <w:p w14:paraId="1389F481" w14:textId="533E9EFD" w:rsidR="003A6D33" w:rsidRDefault="00BE0A96" w:rsidP="003A6D33">
      <w:pPr>
        <w:pStyle w:val="Proposal"/>
        <w:numPr>
          <w:ilvl w:val="1"/>
          <w:numId w:val="3"/>
        </w:numPr>
      </w:pPr>
      <w:bookmarkStart w:id="66" w:name="_Toc127512952"/>
      <w:r w:rsidRPr="00BE0A96">
        <w:t xml:space="preserve">The network can configure the same </w:t>
      </w:r>
      <w:proofErr w:type="spellStart"/>
      <w:r w:rsidRPr="00BE0A96">
        <w:t>measID</w:t>
      </w:r>
      <w:proofErr w:type="spellEnd"/>
      <w:r w:rsidRPr="00BE0A96">
        <w:t xml:space="preserve"> (for periodic/event/conditional event-based report configurations) with more than one value of one or more parameter in the </w:t>
      </w:r>
      <w:proofErr w:type="spellStart"/>
      <w:r w:rsidRPr="00BE0A96">
        <w:t>ReportConfigNR</w:t>
      </w:r>
      <w:proofErr w:type="spellEnd"/>
      <w:r w:rsidRPr="00BE0A96">
        <w:t xml:space="preserve"> corresponding to different heights.</w:t>
      </w:r>
      <w:bookmarkEnd w:id="66"/>
      <w:r w:rsidRPr="00BE0A96">
        <w:t xml:space="preserve"> </w:t>
      </w:r>
    </w:p>
    <w:p w14:paraId="496A1934" w14:textId="3D345079" w:rsidR="00BE0A96" w:rsidRPr="00BE0A96" w:rsidRDefault="003A6D33" w:rsidP="003A6D33">
      <w:pPr>
        <w:pStyle w:val="Proposal"/>
        <w:numPr>
          <w:ilvl w:val="1"/>
          <w:numId w:val="3"/>
        </w:numPr>
      </w:pPr>
      <w:bookmarkStart w:id="67" w:name="_Toc127512953"/>
      <w:r>
        <w:t>T</w:t>
      </w:r>
      <w:r w:rsidR="00BE0A96" w:rsidRPr="00BE0A96">
        <w:t>he network can configure the UE with height-dependent reconfiguration for the measurement report configuration</w:t>
      </w:r>
      <w:bookmarkEnd w:id="67"/>
    </w:p>
    <w:p w14:paraId="0655CF17" w14:textId="77777777" w:rsidR="00BE0A96" w:rsidRPr="00BE0A96" w:rsidRDefault="00BE0A96" w:rsidP="00BE0A96">
      <w:r w:rsidRPr="00BE0A96">
        <w:t xml:space="preserve">In the height dependent measurement report configuration, the selected parameters have different values corresponding to the UE height. These parameters are sensitive to the UE height. For example, a set of MR configurations including one or more parameters (include but not limited to TTT, report interval and report amount) in the </w:t>
      </w:r>
      <w:proofErr w:type="spellStart"/>
      <w:r w:rsidRPr="00BE0A96">
        <w:t>ReportConfigNR</w:t>
      </w:r>
      <w:proofErr w:type="spellEnd"/>
      <w:r w:rsidRPr="00BE0A96">
        <w:t xml:space="preserve"> can be configured corresponding to different heights.</w:t>
      </w:r>
    </w:p>
    <w:p w14:paraId="767164EE" w14:textId="77777777" w:rsidR="00EF7346" w:rsidRPr="00616333" w:rsidRDefault="00EF7346" w:rsidP="003A6D33">
      <w:pPr>
        <w:rPr>
          <w:rFonts w:eastAsia="Times New Roman"/>
          <w:highlight w:val="yellow"/>
          <w:lang w:val="en-GB"/>
        </w:rPr>
      </w:pPr>
    </w:p>
    <w:p w14:paraId="365AF68B" w14:textId="77777777" w:rsidR="00C01F33" w:rsidRPr="00CE0424" w:rsidRDefault="00C01F33" w:rsidP="00CE0424">
      <w:pPr>
        <w:pStyle w:val="Heading1"/>
      </w:pPr>
      <w:r w:rsidRPr="00CE0424">
        <w:lastRenderedPageBreak/>
        <w:t>Conclusion</w:t>
      </w:r>
    </w:p>
    <w:p w14:paraId="5BBF702D" w14:textId="77777777" w:rsidR="00615114" w:rsidRDefault="00615114" w:rsidP="00615114">
      <w:pPr>
        <w:rPr>
          <w:lang w:val="en-GB"/>
        </w:rPr>
      </w:pPr>
      <w:bookmarkStart w:id="68" w:name="_In-sequence_SDU_delivery"/>
      <w:bookmarkEnd w:id="68"/>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7FE23AB9" w14:textId="5EBFE81D" w:rsidR="003A6D33"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\f O \n \h \z \t "Observation" \c </w:instrText>
      </w:r>
      <w:r w:rsidRPr="003A6D33">
        <w:rPr>
          <w:b w:val="0"/>
          <w:bCs/>
        </w:rPr>
        <w:fldChar w:fldCharType="separate"/>
      </w:r>
      <w:hyperlink w:anchor="_Toc127512932" w:history="1">
        <w:r w:rsidR="003A6D33" w:rsidRPr="00336A4C">
          <w:rPr>
            <w:rStyle w:val="Hyperlink"/>
            <w:noProof/>
          </w:rPr>
          <w:t>Observation 1</w:t>
        </w:r>
        <w:r w:rsidR="003A6D33">
          <w:rPr>
            <w:rFonts w:asciiTheme="minorHAnsi" w:eastAsiaTheme="minorEastAsia" w:hAnsiTheme="minorHAnsi" w:cstheme="minorBidi"/>
            <w:b w:val="0"/>
            <w:noProof/>
            <w:sz w:val="22"/>
            <w:szCs w:val="22"/>
            <w:lang w:val="en-FI" w:eastAsia="en-FI"/>
          </w:rPr>
          <w:tab/>
        </w:r>
        <w:r w:rsidR="003A6D33" w:rsidRPr="00336A4C">
          <w:rPr>
            <w:rStyle w:val="Hyperlink"/>
            <w:noProof/>
          </w:rPr>
          <w:t>In LTE Rel-15, UE measurement report for H1 and H2 includes information about altitude of the UE, location as well as velocity of the UE (vertical, horizontal)</w:t>
        </w:r>
      </w:hyperlink>
    </w:p>
    <w:p w14:paraId="24F3CAA9" w14:textId="2AB56FCA"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33" w:history="1">
        <w:r w:rsidRPr="00336A4C">
          <w:rPr>
            <w:rStyle w:val="Hyperlink"/>
            <w:noProof/>
          </w:rPr>
          <w:t>Observation 2</w:t>
        </w:r>
        <w:r>
          <w:rPr>
            <w:rFonts w:asciiTheme="minorHAnsi" w:eastAsiaTheme="minorEastAsia" w:hAnsiTheme="minorHAnsi" w:cstheme="minorBidi"/>
            <w:b w:val="0"/>
            <w:noProof/>
            <w:sz w:val="22"/>
            <w:szCs w:val="22"/>
            <w:lang w:val="en-FI" w:eastAsia="en-FI"/>
          </w:rPr>
          <w:tab/>
        </w:r>
        <w:r w:rsidRPr="00336A4C">
          <w:rPr>
            <w:rStyle w:val="Hyperlink"/>
            <w:noProof/>
          </w:rPr>
          <w:t>It is beneficial for the mobile network to know when a UAV is entering or leaving a certain area or zone, e.g., a no-transmit zone.</w:t>
        </w:r>
      </w:hyperlink>
    </w:p>
    <w:p w14:paraId="37B28E2F" w14:textId="2779DA2B"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34" w:history="1">
        <w:r w:rsidRPr="00336A4C">
          <w:rPr>
            <w:rStyle w:val="Hyperlink"/>
            <w:noProof/>
          </w:rPr>
          <w:t>Observation 3</w:t>
        </w:r>
        <w:r>
          <w:rPr>
            <w:rFonts w:asciiTheme="minorHAnsi" w:eastAsiaTheme="minorEastAsia" w:hAnsiTheme="minorHAnsi" w:cstheme="minorBidi"/>
            <w:b w:val="0"/>
            <w:noProof/>
            <w:sz w:val="22"/>
            <w:szCs w:val="22"/>
            <w:lang w:val="en-FI" w:eastAsia="en-FI"/>
          </w:rPr>
          <w:tab/>
        </w:r>
        <w:r w:rsidRPr="00336A4C">
          <w:rPr>
            <w:rStyle w:val="Hyperlink"/>
            <w:noProof/>
          </w:rPr>
          <w:t>For ensuring mobility performance, an aerial UE should be configured with single cell RSRP reporting with short TTT.</w:t>
        </w:r>
      </w:hyperlink>
    </w:p>
    <w:p w14:paraId="58058447" w14:textId="6482BBD8"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35" w:history="1">
        <w:r w:rsidRPr="00336A4C">
          <w:rPr>
            <w:rStyle w:val="Hyperlink"/>
            <w:noProof/>
          </w:rPr>
          <w:t>Observation 4</w:t>
        </w:r>
        <w:r>
          <w:rPr>
            <w:rFonts w:asciiTheme="minorHAnsi" w:eastAsiaTheme="minorEastAsia" w:hAnsiTheme="minorHAnsi" w:cstheme="minorBidi"/>
            <w:b w:val="0"/>
            <w:noProof/>
            <w:sz w:val="22"/>
            <w:szCs w:val="22"/>
            <w:lang w:val="en-FI" w:eastAsia="en-FI"/>
          </w:rPr>
          <w:tab/>
        </w:r>
        <w:r w:rsidRPr="00336A4C">
          <w:rPr>
            <w:rStyle w:val="Hyperlink"/>
            <w:noProof/>
          </w:rPr>
          <w:t>RSRP measurement reporting for mobility can create high load in the network. Therefore, it is beneficial to control the amount of reporting.</w:t>
        </w:r>
      </w:hyperlink>
    </w:p>
    <w:p w14:paraId="66B08483" w14:textId="28FF0008"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36" w:history="1">
        <w:r w:rsidRPr="00336A4C">
          <w:rPr>
            <w:rStyle w:val="Hyperlink"/>
            <w:noProof/>
          </w:rPr>
          <w:t>Observation 5</w:t>
        </w:r>
        <w:r>
          <w:rPr>
            <w:rFonts w:asciiTheme="minorHAnsi" w:eastAsiaTheme="minorEastAsia" w:hAnsiTheme="minorHAnsi" w:cstheme="minorBidi"/>
            <w:b w:val="0"/>
            <w:noProof/>
            <w:sz w:val="22"/>
            <w:szCs w:val="22"/>
            <w:lang w:val="en-FI" w:eastAsia="en-FI"/>
          </w:rPr>
          <w:tab/>
        </w:r>
        <w:r w:rsidRPr="00336A4C">
          <w:rPr>
            <w:rStyle w:val="Hyperlink"/>
            <w:noProof/>
          </w:rPr>
          <w:t>TTT and hysteresis control reporting amount when the value for the metric goes back and forth of the threshold value potentially causing entering/leaving of the condition.</w:t>
        </w:r>
      </w:hyperlink>
    </w:p>
    <w:p w14:paraId="1CD884F0" w14:textId="747A18A3"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37" w:history="1">
        <w:r w:rsidRPr="00336A4C">
          <w:rPr>
            <w:rStyle w:val="Hyperlink"/>
            <w:noProof/>
          </w:rPr>
          <w:t>Observation 6</w:t>
        </w:r>
        <w:r>
          <w:rPr>
            <w:rFonts w:asciiTheme="minorHAnsi" w:eastAsiaTheme="minorEastAsia" w:hAnsiTheme="minorHAnsi" w:cstheme="minorBidi"/>
            <w:b w:val="0"/>
            <w:noProof/>
            <w:sz w:val="22"/>
            <w:szCs w:val="22"/>
            <w:lang w:val="en-FI" w:eastAsia="en-FI"/>
          </w:rPr>
          <w:tab/>
        </w:r>
        <w:r w:rsidRPr="00336A4C">
          <w:rPr>
            <w:rStyle w:val="Hyperlink"/>
            <w:noProof/>
          </w:rPr>
          <w:t>Parameters reportInterval and reportAmount</w:t>
        </w:r>
        <w:r w:rsidRPr="00336A4C">
          <w:rPr>
            <w:rStyle w:val="Hyperlink"/>
            <w:i/>
            <w:noProof/>
          </w:rPr>
          <w:t xml:space="preserve"> do not</w:t>
        </w:r>
        <w:r w:rsidRPr="00336A4C">
          <w:rPr>
            <w:rStyle w:val="Hyperlink"/>
            <w:noProof/>
          </w:rPr>
          <w:t xml:space="preserve"> affect reporting when the event is triggered due to different cells.</w:t>
        </w:r>
      </w:hyperlink>
    </w:p>
    <w:p w14:paraId="39709B84" w14:textId="068F1F01"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38" w:history="1">
        <w:r w:rsidRPr="00336A4C">
          <w:rPr>
            <w:rStyle w:val="Hyperlink"/>
            <w:noProof/>
          </w:rPr>
          <w:t>Observation 7</w:t>
        </w:r>
        <w:r>
          <w:rPr>
            <w:rFonts w:asciiTheme="minorHAnsi" w:eastAsiaTheme="minorEastAsia" w:hAnsiTheme="minorHAnsi" w:cstheme="minorBidi"/>
            <w:b w:val="0"/>
            <w:noProof/>
            <w:sz w:val="22"/>
            <w:szCs w:val="22"/>
            <w:lang w:val="en-FI" w:eastAsia="en-FI"/>
          </w:rPr>
          <w:tab/>
        </w:r>
        <w:r w:rsidRPr="00336A4C">
          <w:rPr>
            <w:rStyle w:val="Hyperlink"/>
            <w:noProof/>
          </w:rPr>
          <w:t>When an aerial UE flies or takes off, an event triggers consecutively due to different cells. This may lead to redundant UE measurement reports.</w:t>
        </w:r>
      </w:hyperlink>
    </w:p>
    <w:p w14:paraId="300AF6DD" w14:textId="45D4F25C"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39" w:history="1">
        <w:r w:rsidRPr="00336A4C">
          <w:rPr>
            <w:rStyle w:val="Hyperlink"/>
            <w:noProof/>
          </w:rPr>
          <w:t>Observation 8</w:t>
        </w:r>
        <w:r>
          <w:rPr>
            <w:rFonts w:asciiTheme="minorHAnsi" w:eastAsiaTheme="minorEastAsia" w:hAnsiTheme="minorHAnsi" w:cstheme="minorBidi"/>
            <w:b w:val="0"/>
            <w:noProof/>
            <w:sz w:val="22"/>
            <w:szCs w:val="22"/>
            <w:lang w:val="en-FI" w:eastAsia="en-FI"/>
          </w:rPr>
          <w:tab/>
        </w:r>
        <w:r w:rsidRPr="00336A4C">
          <w:rPr>
            <w:rStyle w:val="Hyperlink"/>
            <w:rFonts w:eastAsia="Times New Roman"/>
            <w:noProof/>
          </w:rPr>
          <w:t>reportOnLeave</w:t>
        </w:r>
        <w:r w:rsidRPr="00336A4C">
          <w:rPr>
            <w:rStyle w:val="Hyperlink"/>
            <w:noProof/>
          </w:rPr>
          <w:t xml:space="preserve"> is a network-configurable parameter.</w:t>
        </w:r>
      </w:hyperlink>
    </w:p>
    <w:p w14:paraId="2F11329F" w14:textId="2FAD42F2" w:rsidR="00615114" w:rsidRPr="003A6D33" w:rsidRDefault="00615114" w:rsidP="00615114">
      <w:pPr>
        <w:pStyle w:val="BodyText"/>
        <w:rPr>
          <w:b/>
          <w:bCs/>
        </w:rPr>
      </w:pPr>
      <w:r w:rsidRPr="003A6D33">
        <w:rPr>
          <w:b/>
          <w:bCs/>
        </w:rPr>
        <w:fldChar w:fldCharType="end"/>
      </w:r>
    </w:p>
    <w:p w14:paraId="41CFDAE6" w14:textId="77777777" w:rsidR="00615114" w:rsidRPr="003A6D33" w:rsidRDefault="00615114" w:rsidP="00615114">
      <w:pPr>
        <w:pStyle w:val="BodyText"/>
        <w:rPr>
          <w:b/>
          <w:bCs/>
        </w:rPr>
      </w:pPr>
    </w:p>
    <w:p w14:paraId="5E0D7AED" w14:textId="77777777" w:rsidR="00615114" w:rsidRPr="003A6D33" w:rsidRDefault="00615114" w:rsidP="00615114">
      <w:pPr>
        <w:pStyle w:val="BodyText"/>
      </w:pPr>
      <w:r w:rsidRPr="003A6D33">
        <w:t>Based on the discussion in the previous sections we propose the following:</w:t>
      </w:r>
    </w:p>
    <w:p w14:paraId="426539AA" w14:textId="71DD9876" w:rsidR="003A6D33"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27512940" w:history="1">
        <w:r w:rsidR="003A6D33" w:rsidRPr="004E54C3">
          <w:rPr>
            <w:rStyle w:val="Hyperlink"/>
            <w:rFonts w:eastAsia="Times New Roman"/>
            <w:noProof/>
          </w:rPr>
          <w:t>Proposal 1</w:t>
        </w:r>
        <w:r w:rsidR="003A6D33">
          <w:rPr>
            <w:rFonts w:asciiTheme="minorHAnsi" w:eastAsiaTheme="minorEastAsia" w:hAnsiTheme="minorHAnsi" w:cstheme="minorBidi"/>
            <w:b w:val="0"/>
            <w:noProof/>
            <w:sz w:val="22"/>
            <w:szCs w:val="22"/>
            <w:lang w:val="en-FI" w:eastAsia="en-FI"/>
          </w:rPr>
          <w:tab/>
        </w:r>
        <w:r w:rsidR="003A6D33" w:rsidRPr="004E54C3">
          <w:rPr>
            <w:rStyle w:val="Hyperlink"/>
            <w:noProof/>
          </w:rPr>
          <w:t>RAN2 to agree combining the triggering of conditions from the individual events (e.g., height-based and RSRP-threshold based events). When these conditions are fulfilled, the measurement report is triggered. FFS other details</w:t>
        </w:r>
        <w:r w:rsidR="003A6D33" w:rsidRPr="004E54C3">
          <w:rPr>
            <w:rStyle w:val="Hyperlink"/>
            <w:rFonts w:eastAsia="Times New Roman"/>
            <w:noProof/>
          </w:rPr>
          <w:t>.</w:t>
        </w:r>
      </w:hyperlink>
    </w:p>
    <w:p w14:paraId="406200CE" w14:textId="6BB9AB67"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1" w:history="1">
        <w:r w:rsidRPr="004E54C3">
          <w:rPr>
            <w:rStyle w:val="Hyperlink"/>
            <w:rFonts w:eastAsia="Times New Roman"/>
            <w:noProof/>
          </w:rPr>
          <w:t>Proposal 2</w:t>
        </w:r>
        <w:r>
          <w:rPr>
            <w:rFonts w:asciiTheme="minorHAnsi" w:eastAsiaTheme="minorEastAsia" w:hAnsiTheme="minorHAnsi" w:cstheme="minorBidi"/>
            <w:b w:val="0"/>
            <w:noProof/>
            <w:sz w:val="22"/>
            <w:szCs w:val="22"/>
            <w:lang w:val="en-FI" w:eastAsia="en-FI"/>
          </w:rPr>
          <w:tab/>
        </w:r>
        <w:r w:rsidRPr="004E54C3">
          <w:rPr>
            <w:rStyle w:val="Hyperlink"/>
            <w:noProof/>
          </w:rPr>
          <w:t>Reuse the altitude range defined in LTE Rel-15 for events H1 and H2</w:t>
        </w:r>
        <w:r w:rsidRPr="004E54C3">
          <w:rPr>
            <w:rStyle w:val="Hyperlink"/>
            <w:rFonts w:eastAsia="Times New Roman"/>
            <w:noProof/>
          </w:rPr>
          <w:t>. FFS the granularity.</w:t>
        </w:r>
      </w:hyperlink>
    </w:p>
    <w:p w14:paraId="0AC5B4B5" w14:textId="69AB9EEC"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2" w:history="1">
        <w:r w:rsidRPr="004E54C3">
          <w:rPr>
            <w:rStyle w:val="Hyperlink"/>
            <w:rFonts w:eastAsia="Times New Roman"/>
            <w:noProof/>
          </w:rPr>
          <w:t>Proposal 3</w:t>
        </w:r>
        <w:r>
          <w:rPr>
            <w:rFonts w:asciiTheme="minorHAnsi" w:eastAsiaTheme="minorEastAsia" w:hAnsiTheme="minorHAnsi" w:cstheme="minorBidi"/>
            <w:b w:val="0"/>
            <w:noProof/>
            <w:sz w:val="22"/>
            <w:szCs w:val="22"/>
            <w:lang w:val="en-FI" w:eastAsia="en-FI"/>
          </w:rPr>
          <w:tab/>
        </w:r>
        <w:r w:rsidRPr="004E54C3">
          <w:rPr>
            <w:rStyle w:val="Hyperlink"/>
            <w:rFonts w:eastAsia="Times New Roman"/>
            <w:noProof/>
          </w:rPr>
          <w:t>The content of the height triggered measurement report can be configurable by the network (e.g. including height, location information from NR CommonLocationInfo and RSRP/RSRQ/SINR measurement results).</w:t>
        </w:r>
      </w:hyperlink>
    </w:p>
    <w:p w14:paraId="5DB23D5F" w14:textId="3651C73B"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3" w:history="1">
        <w:r w:rsidRPr="004E54C3">
          <w:rPr>
            <w:rStyle w:val="Hyperlink"/>
            <w:rFonts w:eastAsia="Times New Roman"/>
            <w:noProof/>
          </w:rPr>
          <w:t>Proposal 4</w:t>
        </w:r>
        <w:r>
          <w:rPr>
            <w:rFonts w:asciiTheme="minorHAnsi" w:eastAsiaTheme="minorEastAsia" w:hAnsiTheme="minorHAnsi" w:cstheme="minorBidi"/>
            <w:b w:val="0"/>
            <w:noProof/>
            <w:sz w:val="22"/>
            <w:szCs w:val="22"/>
            <w:lang w:val="en-FI" w:eastAsia="en-FI"/>
          </w:rPr>
          <w:tab/>
        </w:r>
        <w:r w:rsidRPr="004E54C3">
          <w:rPr>
            <w:rStyle w:val="Hyperlink"/>
            <w:rFonts w:eastAsia="Times New Roman"/>
            <w:noProof/>
          </w:rPr>
          <w:t>RAN2 to discuss if the height information should be mandatory in the height triggered measurement report. FFS which parameters from the CommonLocationInfo are needed for UAV UEs</w:t>
        </w:r>
      </w:hyperlink>
    </w:p>
    <w:p w14:paraId="19E95981" w14:textId="2A05939A"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4" w:history="1">
        <w:r w:rsidRPr="004E54C3">
          <w:rPr>
            <w:rStyle w:val="Hyperlink"/>
            <w:rFonts w:eastAsia="Times New Roman"/>
            <w:noProof/>
          </w:rPr>
          <w:t>Proposal 5</w:t>
        </w:r>
        <w:r>
          <w:rPr>
            <w:rFonts w:asciiTheme="minorHAnsi" w:eastAsiaTheme="minorEastAsia" w:hAnsiTheme="minorHAnsi" w:cstheme="minorBidi"/>
            <w:b w:val="0"/>
            <w:noProof/>
            <w:sz w:val="22"/>
            <w:szCs w:val="22"/>
            <w:lang w:val="en-FI" w:eastAsia="en-FI"/>
          </w:rPr>
          <w:tab/>
        </w:r>
        <w:r w:rsidRPr="004E54C3">
          <w:rPr>
            <w:rStyle w:val="Hyperlink"/>
            <w:rFonts w:eastAsia="Times New Roman"/>
            <w:noProof/>
          </w:rPr>
          <w:t>Support UE measurement report containing selected parts of the location information when triggered based on RSRP. FFS further details</w:t>
        </w:r>
      </w:hyperlink>
    </w:p>
    <w:p w14:paraId="281B643C" w14:textId="13E904BB"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5" w:history="1">
        <w:r w:rsidRPr="004E54C3">
          <w:rPr>
            <w:rStyle w:val="Hyperlink"/>
            <w:rFonts w:eastAsia="Times New Roman"/>
            <w:noProof/>
          </w:rPr>
          <w:t>Proposal 6</w:t>
        </w:r>
        <w:r>
          <w:rPr>
            <w:rFonts w:asciiTheme="minorHAnsi" w:eastAsiaTheme="minorEastAsia" w:hAnsiTheme="minorHAnsi" w:cstheme="minorBidi"/>
            <w:b w:val="0"/>
            <w:noProof/>
            <w:sz w:val="22"/>
            <w:szCs w:val="22"/>
            <w:lang w:val="en-FI" w:eastAsia="en-FI"/>
          </w:rPr>
          <w:tab/>
        </w:r>
        <w:r w:rsidRPr="004E54C3">
          <w:rPr>
            <w:rStyle w:val="Hyperlink"/>
            <w:rFonts w:eastAsia="Times New Roman"/>
            <w:noProof/>
          </w:rPr>
          <w:t>Consider UE reports triggered when a UAV enters or leaves a special area or zone, e.g., a no-transmit zone.</w:t>
        </w:r>
      </w:hyperlink>
    </w:p>
    <w:p w14:paraId="3DE11861" w14:textId="2C0C1262"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6" w:history="1">
        <w:r w:rsidRPr="004E54C3">
          <w:rPr>
            <w:rStyle w:val="Hyperlink"/>
            <w:rFonts w:eastAsia="Times New Roman"/>
            <w:noProof/>
          </w:rPr>
          <w:t>Proposal 7</w:t>
        </w:r>
        <w:r>
          <w:rPr>
            <w:rFonts w:asciiTheme="minorHAnsi" w:eastAsiaTheme="minorEastAsia" w:hAnsiTheme="minorHAnsi" w:cstheme="minorBidi"/>
            <w:b w:val="0"/>
            <w:noProof/>
            <w:sz w:val="22"/>
            <w:szCs w:val="22"/>
            <w:lang w:val="en-FI" w:eastAsia="en-FI"/>
          </w:rPr>
          <w:tab/>
        </w:r>
        <w:r w:rsidRPr="004E54C3">
          <w:rPr>
            <w:rStyle w:val="Hyperlink"/>
            <w:rFonts w:eastAsia="Times New Roman"/>
            <w:noProof/>
          </w:rPr>
          <w:t>RAN2 to wait for the decision from SA2 and SA3 on the topic of user consent based location report.</w:t>
        </w:r>
      </w:hyperlink>
    </w:p>
    <w:p w14:paraId="7F711F1F" w14:textId="774FA6AF"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7" w:history="1">
        <w:r w:rsidRPr="004E54C3">
          <w:rPr>
            <w:rStyle w:val="Hyperlink"/>
            <w:noProof/>
          </w:rPr>
          <w:t>Proposal 8</w:t>
        </w:r>
        <w:r>
          <w:rPr>
            <w:rFonts w:asciiTheme="minorHAnsi" w:eastAsiaTheme="minorEastAsia" w:hAnsiTheme="minorHAnsi" w:cstheme="minorBidi"/>
            <w:b w:val="0"/>
            <w:noProof/>
            <w:sz w:val="22"/>
            <w:szCs w:val="22"/>
            <w:lang w:val="en-FI" w:eastAsia="en-FI"/>
          </w:rPr>
          <w:tab/>
        </w:r>
        <w:r w:rsidRPr="004E54C3">
          <w:rPr>
            <w:rStyle w:val="Hyperlink"/>
            <w:noProof/>
          </w:rPr>
          <w:t>RAN2 to specify mechanism to control the amount of measurement reporting.</w:t>
        </w:r>
      </w:hyperlink>
    </w:p>
    <w:p w14:paraId="31C3D8F4" w14:textId="20B56682"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8" w:history="1">
        <w:r w:rsidRPr="004E54C3">
          <w:rPr>
            <w:rStyle w:val="Hyperlink"/>
            <w:rFonts w:eastAsia="Times New Roman"/>
            <w:noProof/>
          </w:rPr>
          <w:t>Proposal 9</w:t>
        </w:r>
        <w:r>
          <w:rPr>
            <w:rFonts w:asciiTheme="minorHAnsi" w:eastAsiaTheme="minorEastAsia" w:hAnsiTheme="minorHAnsi" w:cstheme="minorBidi"/>
            <w:b w:val="0"/>
            <w:noProof/>
            <w:sz w:val="22"/>
            <w:szCs w:val="22"/>
            <w:lang w:val="en-FI" w:eastAsia="en-FI"/>
          </w:rPr>
          <w:tab/>
        </w:r>
        <w:r w:rsidRPr="004E54C3">
          <w:rPr>
            <w:rStyle w:val="Hyperlink"/>
            <w:noProof/>
          </w:rPr>
          <w:t>Introduce a prohibit timer in reporting configuration for the purpose of mobility control: UE is prevented from triggering the measurement report for a configurable time after the event is first triggered and first report is sent.</w:t>
        </w:r>
      </w:hyperlink>
    </w:p>
    <w:p w14:paraId="4166E9AC" w14:textId="71DD71C2"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49" w:history="1">
        <w:r w:rsidRPr="004E54C3">
          <w:rPr>
            <w:rStyle w:val="Hyperlink"/>
            <w:noProof/>
          </w:rPr>
          <w:t>Proposal 10</w:t>
        </w:r>
        <w:r>
          <w:rPr>
            <w:rFonts w:asciiTheme="minorHAnsi" w:eastAsiaTheme="minorEastAsia" w:hAnsiTheme="minorHAnsi" w:cstheme="minorBidi"/>
            <w:b w:val="0"/>
            <w:noProof/>
            <w:sz w:val="22"/>
            <w:szCs w:val="22"/>
            <w:lang w:val="en-FI" w:eastAsia="en-FI"/>
          </w:rPr>
          <w:tab/>
        </w:r>
        <w:r w:rsidRPr="004E54C3">
          <w:rPr>
            <w:rStyle w:val="Hyperlink"/>
            <w:noProof/>
          </w:rPr>
          <w:t>RAN2 to first decide how the list of triggered cells is updated in NR before addressing issues due to reportOnLeave.</w:t>
        </w:r>
      </w:hyperlink>
    </w:p>
    <w:p w14:paraId="241F4DF1" w14:textId="6801E394"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50" w:history="1">
        <w:r w:rsidRPr="004E54C3">
          <w:rPr>
            <w:rStyle w:val="Hyperlink"/>
            <w:noProof/>
          </w:rPr>
          <w:t>Proposal 11</w:t>
        </w:r>
        <w:r>
          <w:rPr>
            <w:rFonts w:asciiTheme="minorHAnsi" w:eastAsiaTheme="minorEastAsia" w:hAnsiTheme="minorHAnsi" w:cstheme="minorBidi"/>
            <w:b w:val="0"/>
            <w:noProof/>
            <w:sz w:val="22"/>
            <w:szCs w:val="22"/>
            <w:lang w:val="en-FI" w:eastAsia="en-FI"/>
          </w:rPr>
          <w:tab/>
        </w:r>
        <w:r w:rsidRPr="004E54C3">
          <w:rPr>
            <w:rStyle w:val="Hyperlink"/>
            <w:noProof/>
          </w:rPr>
          <w:t>RAN2 to introduce height dependent configuration for measurement report, by considering the following options:</w:t>
        </w:r>
      </w:hyperlink>
    </w:p>
    <w:p w14:paraId="5FFDE3F3" w14:textId="164FE298"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51" w:history="1">
        <w:r w:rsidRPr="004E54C3">
          <w:rPr>
            <w:rStyle w:val="Hyperlink"/>
            <w:noProof/>
          </w:rPr>
          <w:t>a.</w:t>
        </w:r>
        <w:r>
          <w:rPr>
            <w:rFonts w:asciiTheme="minorHAnsi" w:eastAsiaTheme="minorEastAsia" w:hAnsiTheme="minorHAnsi" w:cstheme="minorBidi"/>
            <w:b w:val="0"/>
            <w:noProof/>
            <w:sz w:val="22"/>
            <w:szCs w:val="22"/>
            <w:lang w:val="en-FI" w:eastAsia="en-FI"/>
          </w:rPr>
          <w:tab/>
        </w:r>
        <w:r w:rsidRPr="004E54C3">
          <w:rPr>
            <w:rStyle w:val="Hyperlink"/>
            <w:noProof/>
          </w:rPr>
          <w:t>The network can configure different measIDs (for periodic/event/conditional event-based report configurations) for different heights.</w:t>
        </w:r>
      </w:hyperlink>
    </w:p>
    <w:p w14:paraId="2A1ED378" w14:textId="58E714C1"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52" w:history="1">
        <w:r w:rsidRPr="004E54C3">
          <w:rPr>
            <w:rStyle w:val="Hyperlink"/>
            <w:noProof/>
          </w:rPr>
          <w:t>b.</w:t>
        </w:r>
        <w:r>
          <w:rPr>
            <w:rFonts w:asciiTheme="minorHAnsi" w:eastAsiaTheme="minorEastAsia" w:hAnsiTheme="minorHAnsi" w:cstheme="minorBidi"/>
            <w:b w:val="0"/>
            <w:noProof/>
            <w:sz w:val="22"/>
            <w:szCs w:val="22"/>
            <w:lang w:val="en-FI" w:eastAsia="en-FI"/>
          </w:rPr>
          <w:tab/>
        </w:r>
        <w:r w:rsidRPr="004E54C3">
          <w:rPr>
            <w:rStyle w:val="Hyperlink"/>
            <w:noProof/>
          </w:rPr>
          <w:t>The network can configure the same measID (for periodic/event/conditional event-based report configurations) with more than one value of one or more parameter in the ReportConfigNR corresponding to different heights.</w:t>
        </w:r>
      </w:hyperlink>
    </w:p>
    <w:p w14:paraId="7BA37589" w14:textId="03E2185F" w:rsidR="003A6D33" w:rsidRDefault="003A6D3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27512953" w:history="1">
        <w:r w:rsidRPr="004E54C3">
          <w:rPr>
            <w:rStyle w:val="Hyperlink"/>
            <w:noProof/>
          </w:rPr>
          <w:t>c.</w:t>
        </w:r>
        <w:r>
          <w:rPr>
            <w:rFonts w:asciiTheme="minorHAnsi" w:eastAsiaTheme="minorEastAsia" w:hAnsiTheme="minorHAnsi" w:cstheme="minorBidi"/>
            <w:b w:val="0"/>
            <w:noProof/>
            <w:sz w:val="22"/>
            <w:szCs w:val="22"/>
            <w:lang w:val="en-FI" w:eastAsia="en-FI"/>
          </w:rPr>
          <w:tab/>
        </w:r>
        <w:r w:rsidRPr="004E54C3">
          <w:rPr>
            <w:rStyle w:val="Hyperlink"/>
            <w:noProof/>
          </w:rPr>
          <w:t>The network can configure the UE with height-dependent reconfiguration for the measurement report configuration</w:t>
        </w:r>
      </w:hyperlink>
    </w:p>
    <w:p w14:paraId="0973D097" w14:textId="48E10BE5" w:rsidR="00F507D1" w:rsidRPr="00CE0424" w:rsidRDefault="00615114" w:rsidP="00615114">
      <w:pPr>
        <w:pStyle w:val="Heading1"/>
      </w:pPr>
      <w:r w:rsidRPr="003A6D33">
        <w:rPr>
          <w:b/>
          <w:bCs/>
          <w:lang w:val="en-US"/>
        </w:rPr>
        <w:fldChar w:fldCharType="end"/>
      </w:r>
      <w:r w:rsidR="00F507D1" w:rsidRPr="00CE0424">
        <w:t>References</w:t>
      </w:r>
    </w:p>
    <w:p w14:paraId="5CC2AC40" w14:textId="7E7523D6" w:rsidR="00B52410" w:rsidRDefault="003D352C" w:rsidP="005F3954">
      <w:pPr>
        <w:pStyle w:val="Reference"/>
      </w:pPr>
      <w:bookmarkStart w:id="69" w:name="_Ref509923152"/>
      <w:bookmarkStart w:id="70" w:name="_Ref110426397"/>
      <w:bookmarkStart w:id="71" w:name="_Ref505610477"/>
      <w:bookmarkStart w:id="72" w:name="_Ref174151459"/>
      <w:bookmarkStart w:id="73" w:name="_Ref189809556"/>
      <w:r>
        <w:t>RP-1</w:t>
      </w:r>
      <w:r w:rsidR="00320E4E">
        <w:t>23600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69"/>
      <w:r w:rsidR="00914E5A">
        <w:t>21</w:t>
      </w:r>
      <w:bookmarkEnd w:id="70"/>
    </w:p>
    <w:p w14:paraId="65CC5ABA" w14:textId="309632AC" w:rsidR="00F07FF9" w:rsidRDefault="00F07FF9" w:rsidP="00F07FF9">
      <w:pPr>
        <w:pStyle w:val="Reference"/>
      </w:pPr>
      <w:bookmarkStart w:id="74" w:name="_Ref510710834"/>
      <w:bookmarkStart w:id="75" w:name="_Ref115074639"/>
      <w:bookmarkEnd w:id="71"/>
      <w:bookmarkEnd w:id="72"/>
      <w:bookmarkEnd w:id="73"/>
      <w:r w:rsidRPr="000215E9">
        <w:t>TR 36.</w:t>
      </w:r>
      <w:r w:rsidR="00E77EC9">
        <w:t>331</w:t>
      </w:r>
      <w:r w:rsidRPr="000215E9">
        <w:t xml:space="preserve">, </w:t>
      </w:r>
      <w:bookmarkEnd w:id="74"/>
      <w:r w:rsidR="00BD5B12" w:rsidRPr="00BD5B12">
        <w:t>Evolved Universal Terrestrial Radio Access (E-UTRA); Radio Resource Control (RRC); Protocol specification</w:t>
      </w:r>
      <w:bookmarkEnd w:id="75"/>
    </w:p>
    <w:p w14:paraId="291320B9" w14:textId="77777777" w:rsidR="00FC6F85" w:rsidRDefault="003325EE" w:rsidP="007071CE">
      <w:pPr>
        <w:pStyle w:val="Reference"/>
      </w:pPr>
      <w:bookmarkStart w:id="76" w:name="_Ref115083204"/>
      <w:r w:rsidRPr="000215E9">
        <w:t>T</w:t>
      </w:r>
      <w:r>
        <w:t>S</w:t>
      </w:r>
      <w:r w:rsidRPr="000215E9">
        <w:t xml:space="preserve"> 3</w:t>
      </w:r>
      <w:r>
        <w:t>8</w:t>
      </w:r>
      <w:r w:rsidRPr="000215E9">
        <w:t>.</w:t>
      </w:r>
      <w:r w:rsidR="00CF7E66">
        <w:t>331</w:t>
      </w:r>
      <w:r w:rsidRPr="000215E9">
        <w:t xml:space="preserve">, </w:t>
      </w:r>
      <w:r w:rsidR="00B25BFC" w:rsidRPr="00B25BFC">
        <w:t xml:space="preserve">NR; </w:t>
      </w:r>
      <w:r w:rsidR="003C5D3D">
        <w:t>Radio Resource Control (RRC) protocol specification</w:t>
      </w:r>
      <w:bookmarkEnd w:id="76"/>
      <w:r w:rsidR="007071CE" w:rsidRPr="007071CE">
        <w:t xml:space="preserve"> </w:t>
      </w:r>
    </w:p>
    <w:p w14:paraId="5893C50D" w14:textId="181CEF40" w:rsidR="007071CE" w:rsidRDefault="007071CE" w:rsidP="007071CE">
      <w:pPr>
        <w:pStyle w:val="Reference"/>
      </w:pPr>
      <w:bookmarkStart w:id="77" w:name="_Ref118301175"/>
      <w:r w:rsidRPr="000215E9">
        <w:t>TR 36.777, Enhanced LTE support for aerial vehicles</w:t>
      </w:r>
      <w:bookmarkEnd w:id="77"/>
    </w:p>
    <w:p w14:paraId="37FB79BC" w14:textId="77777777" w:rsidR="007071CE" w:rsidRDefault="007071CE" w:rsidP="007071CE">
      <w:pPr>
        <w:pStyle w:val="Reference"/>
      </w:pPr>
      <w:bookmarkStart w:id="78" w:name="_Ref110426353"/>
      <w:r w:rsidRPr="00D759DA">
        <w:t>R2-1807257</w:t>
      </w:r>
      <w:r>
        <w:t>,</w:t>
      </w:r>
      <w:r w:rsidRPr="00D759DA">
        <w:t xml:space="preserve"> Controlling the amount of measurement reporting</w:t>
      </w:r>
      <w:r>
        <w:t>, Ericsson, RAN2#102, Korea, May 2018</w:t>
      </w:r>
      <w:bookmarkEnd w:id="78"/>
    </w:p>
    <w:p w14:paraId="4579FE5C" w14:textId="77777777" w:rsidR="007071CE" w:rsidRDefault="007071CE" w:rsidP="007071CE">
      <w:pPr>
        <w:pStyle w:val="Reference"/>
      </w:pPr>
      <w:bookmarkStart w:id="79" w:name="_Ref109830946"/>
      <w:bookmarkStart w:id="80" w:name="_Ref110502102"/>
      <w:bookmarkStart w:id="81" w:name="_Ref510740324"/>
      <w:r w:rsidRPr="00FB11B5">
        <w:t xml:space="preserve">TR </w:t>
      </w:r>
      <w:r w:rsidRPr="003553F5">
        <w:rPr>
          <w:lang w:val="en-GB"/>
        </w:rPr>
        <w:t>23.754</w:t>
      </w:r>
      <w:r>
        <w:t xml:space="preserve">, </w:t>
      </w:r>
      <w:bookmarkEnd w:id="79"/>
      <w:r w:rsidRPr="008D5516">
        <w:t xml:space="preserve">Study on supporting Unmanned Aerial Systems (UAS) connectivity, </w:t>
      </w:r>
      <w:proofErr w:type="gramStart"/>
      <w:r w:rsidRPr="008D5516">
        <w:t>Identification</w:t>
      </w:r>
      <w:proofErr w:type="gramEnd"/>
      <w:r w:rsidRPr="008D5516">
        <w:t xml:space="preserve"> and tracking</w:t>
      </w:r>
      <w:bookmarkEnd w:id="80"/>
      <w:bookmarkEnd w:id="81"/>
    </w:p>
    <w:p w14:paraId="741FD9D3" w14:textId="77777777" w:rsidR="007071CE" w:rsidRDefault="007071CE" w:rsidP="007071CE">
      <w:pPr>
        <w:pStyle w:val="Reference"/>
      </w:pPr>
      <w:bookmarkStart w:id="82" w:name="_Ref110868854"/>
      <w:r>
        <w:t xml:space="preserve">RWS-210189, </w:t>
      </w:r>
      <w:r w:rsidRPr="00A25360">
        <w:t>New WID on Enhanced NR Support for Aerial Vehicles</w:t>
      </w:r>
      <w:r>
        <w:t>, Ericsson</w:t>
      </w:r>
      <w:bookmarkEnd w:id="82"/>
      <w:r w:rsidRPr="00A25360">
        <w:t xml:space="preserve">  </w:t>
      </w:r>
      <w:r>
        <w:t xml:space="preserve"> </w:t>
      </w:r>
    </w:p>
    <w:p w14:paraId="04F45BA8" w14:textId="77777777" w:rsidR="007071CE" w:rsidRPr="006101F4" w:rsidRDefault="007071CE" w:rsidP="007071CE">
      <w:pPr>
        <w:pStyle w:val="Reference"/>
      </w:pPr>
      <w:bookmarkStart w:id="83" w:name="_Ref110870412"/>
      <w:r>
        <w:t xml:space="preserve">R2-1807257, </w:t>
      </w:r>
      <w:r>
        <w:rPr>
          <w:sz w:val="22"/>
          <w:szCs w:val="22"/>
        </w:rPr>
        <w:t>Controlling the amount of measurement reporting, Ericsson</w:t>
      </w:r>
      <w:bookmarkEnd w:id="83"/>
    </w:p>
    <w:p w14:paraId="2D6CF401" w14:textId="77777777" w:rsidR="007071CE" w:rsidRDefault="007071CE" w:rsidP="007071CE">
      <w:pPr>
        <w:pStyle w:val="Reference"/>
      </w:pPr>
      <w:bookmarkStart w:id="84" w:name="_Ref110870596"/>
      <w:r>
        <w:rPr>
          <w:sz w:val="22"/>
          <w:szCs w:val="22"/>
        </w:rPr>
        <w:t>R</w:t>
      </w:r>
      <w:r w:rsidRPr="001F0F67">
        <w:rPr>
          <w:sz w:val="22"/>
          <w:szCs w:val="22"/>
        </w:rPr>
        <w:t xml:space="preserve">2-1814762, </w:t>
      </w:r>
      <w:r w:rsidRPr="00715C07">
        <w:rPr>
          <w:sz w:val="22"/>
          <w:szCs w:val="22"/>
        </w:rPr>
        <w:t>Remaining aspects of measurement reporting, Ericsson, NTT Docomo, Nokia, Nokia Shanghai Bell</w:t>
      </w:r>
      <w:bookmarkEnd w:id="84"/>
    </w:p>
    <w:p w14:paraId="47D99824" w14:textId="77777777" w:rsidR="007071CE" w:rsidRDefault="007071CE" w:rsidP="007071CE">
      <w:pPr>
        <w:pStyle w:val="Reference"/>
      </w:pPr>
      <w:bookmarkStart w:id="85" w:name="_Ref525223252"/>
      <w:r w:rsidRPr="00C94248">
        <w:t>R2-1814760</w:t>
      </w:r>
      <w:r>
        <w:t xml:space="preserve">, </w:t>
      </w:r>
      <w:r w:rsidRPr="00555597">
        <w:t>Prohibit timer for measurement reporting</w:t>
      </w:r>
      <w:r>
        <w:t xml:space="preserve">, </w:t>
      </w:r>
      <w:r w:rsidRPr="00555597">
        <w:t>Ericsson</w:t>
      </w:r>
      <w:r>
        <w:t xml:space="preserve">, </w:t>
      </w:r>
      <w:r w:rsidRPr="00555597">
        <w:t>NTT Docomo, Nokia, Nokia Shanghai Bell</w:t>
      </w:r>
      <w:r>
        <w:t xml:space="preserve">, RAN2#103bis, </w:t>
      </w:r>
      <w:r w:rsidRPr="00EF213C">
        <w:t>Chengdu, China, 8th - 12th October 2018</w:t>
      </w:r>
      <w:bookmarkEnd w:id="85"/>
    </w:p>
    <w:p w14:paraId="01AE6563" w14:textId="77777777" w:rsidR="007071CE" w:rsidRPr="00CE0424" w:rsidRDefault="007071CE" w:rsidP="007071CE">
      <w:pPr>
        <w:pStyle w:val="Reference"/>
      </w:pPr>
      <w:bookmarkStart w:id="86" w:name="_Ref525826756"/>
      <w:r w:rsidRPr="000E7E44">
        <w:t>R2-1814754</w:t>
      </w:r>
      <w:r>
        <w:t xml:space="preserve">, Introduction of capability for timer t3xx for Rel-15 Aerial W, </w:t>
      </w:r>
      <w:r w:rsidRPr="00555597">
        <w:t>Ericsson</w:t>
      </w:r>
      <w:r>
        <w:t xml:space="preserve">, RAN2#103bis, </w:t>
      </w:r>
      <w:r w:rsidRPr="00EF213C">
        <w:t>Chengdu, China, 8th - 12th October 2018</w:t>
      </w:r>
      <w:bookmarkEnd w:id="86"/>
    </w:p>
    <w:p w14:paraId="1E358C25" w14:textId="77777777" w:rsidR="00347565" w:rsidRPr="00CE0424" w:rsidRDefault="00347565" w:rsidP="00347565">
      <w:pPr>
        <w:pStyle w:val="Reference"/>
      </w:pPr>
      <w:bookmarkStart w:id="87" w:name="_Ref127373654"/>
      <w:r>
        <w:t>ECC report 348, Usage of aerial UE in 1.8 GHz, 2GHz and 2.6 GHz frequency bands with MHCN AAS base stations, Nov. 2022</w:t>
      </w:r>
      <w:bookmarkEnd w:id="87"/>
    </w:p>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7A26" w14:textId="77777777" w:rsidR="00C24B05" w:rsidRDefault="00C24B05">
      <w:r>
        <w:separator/>
      </w:r>
    </w:p>
  </w:endnote>
  <w:endnote w:type="continuationSeparator" w:id="0">
    <w:p w14:paraId="427583E0" w14:textId="77777777" w:rsidR="00C24B05" w:rsidRDefault="00C24B05">
      <w:r>
        <w:continuationSeparator/>
      </w:r>
    </w:p>
  </w:endnote>
  <w:endnote w:type="continuationNotice" w:id="1">
    <w:p w14:paraId="0CFC9C14" w14:textId="77777777" w:rsidR="00C24B05" w:rsidRDefault="00C24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FD8F" w14:textId="77777777" w:rsidR="00C24B05" w:rsidRDefault="00C24B05">
      <w:r>
        <w:separator/>
      </w:r>
    </w:p>
  </w:footnote>
  <w:footnote w:type="continuationSeparator" w:id="0">
    <w:p w14:paraId="41C63E76" w14:textId="77777777" w:rsidR="00C24B05" w:rsidRDefault="00C24B05">
      <w:r>
        <w:continuationSeparator/>
      </w:r>
    </w:p>
  </w:footnote>
  <w:footnote w:type="continuationNotice" w:id="1">
    <w:p w14:paraId="425A2AB7" w14:textId="77777777" w:rsidR="00C24B05" w:rsidRDefault="00C24B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F028AA"/>
    <w:multiLevelType w:val="hybridMultilevel"/>
    <w:tmpl w:val="167CF2B8"/>
    <w:lvl w:ilvl="0" w:tplc="11F07A2A">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480E94"/>
    <w:multiLevelType w:val="hybridMultilevel"/>
    <w:tmpl w:val="E09A14BA"/>
    <w:lvl w:ilvl="0" w:tplc="D5ACE2A4">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5066D"/>
    <w:multiLevelType w:val="hybridMultilevel"/>
    <w:tmpl w:val="4588FB68"/>
    <w:lvl w:ilvl="0" w:tplc="D378546E">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4A83318"/>
    <w:multiLevelType w:val="hybridMultilevel"/>
    <w:tmpl w:val="CD7EF1F8"/>
    <w:lvl w:ilvl="0" w:tplc="47364262">
      <w:start w:val="1"/>
      <w:numFmt w:val="bullet"/>
      <w:lvlText w:val="●"/>
      <w:lvlJc w:val="left"/>
      <w:pPr>
        <w:tabs>
          <w:tab w:val="num" w:pos="720"/>
        </w:tabs>
        <w:ind w:left="720" w:hanging="360"/>
      </w:pPr>
      <w:rPr>
        <w:rFonts w:ascii="Ericsson Hilda" w:hAnsi="Ericsson Hilda" w:hint="default"/>
      </w:rPr>
    </w:lvl>
    <w:lvl w:ilvl="1" w:tplc="06AAF14A" w:tentative="1">
      <w:start w:val="1"/>
      <w:numFmt w:val="bullet"/>
      <w:lvlText w:val="●"/>
      <w:lvlJc w:val="left"/>
      <w:pPr>
        <w:tabs>
          <w:tab w:val="num" w:pos="1440"/>
        </w:tabs>
        <w:ind w:left="1440" w:hanging="360"/>
      </w:pPr>
      <w:rPr>
        <w:rFonts w:ascii="Ericsson Hilda" w:hAnsi="Ericsson Hilda" w:hint="default"/>
      </w:rPr>
    </w:lvl>
    <w:lvl w:ilvl="2" w:tplc="4DFC1566" w:tentative="1">
      <w:start w:val="1"/>
      <w:numFmt w:val="bullet"/>
      <w:lvlText w:val="●"/>
      <w:lvlJc w:val="left"/>
      <w:pPr>
        <w:tabs>
          <w:tab w:val="num" w:pos="2160"/>
        </w:tabs>
        <w:ind w:left="2160" w:hanging="360"/>
      </w:pPr>
      <w:rPr>
        <w:rFonts w:ascii="Ericsson Hilda" w:hAnsi="Ericsson Hilda" w:hint="default"/>
      </w:rPr>
    </w:lvl>
    <w:lvl w:ilvl="3" w:tplc="6A664B3A" w:tentative="1">
      <w:start w:val="1"/>
      <w:numFmt w:val="bullet"/>
      <w:lvlText w:val="●"/>
      <w:lvlJc w:val="left"/>
      <w:pPr>
        <w:tabs>
          <w:tab w:val="num" w:pos="2880"/>
        </w:tabs>
        <w:ind w:left="2880" w:hanging="360"/>
      </w:pPr>
      <w:rPr>
        <w:rFonts w:ascii="Ericsson Hilda" w:hAnsi="Ericsson Hilda" w:hint="default"/>
      </w:rPr>
    </w:lvl>
    <w:lvl w:ilvl="4" w:tplc="5AF4D9B2" w:tentative="1">
      <w:start w:val="1"/>
      <w:numFmt w:val="bullet"/>
      <w:lvlText w:val="●"/>
      <w:lvlJc w:val="left"/>
      <w:pPr>
        <w:tabs>
          <w:tab w:val="num" w:pos="3600"/>
        </w:tabs>
        <w:ind w:left="3600" w:hanging="360"/>
      </w:pPr>
      <w:rPr>
        <w:rFonts w:ascii="Ericsson Hilda" w:hAnsi="Ericsson Hilda" w:hint="default"/>
      </w:rPr>
    </w:lvl>
    <w:lvl w:ilvl="5" w:tplc="165061CE" w:tentative="1">
      <w:start w:val="1"/>
      <w:numFmt w:val="bullet"/>
      <w:lvlText w:val="●"/>
      <w:lvlJc w:val="left"/>
      <w:pPr>
        <w:tabs>
          <w:tab w:val="num" w:pos="4320"/>
        </w:tabs>
        <w:ind w:left="4320" w:hanging="360"/>
      </w:pPr>
      <w:rPr>
        <w:rFonts w:ascii="Ericsson Hilda" w:hAnsi="Ericsson Hilda" w:hint="default"/>
      </w:rPr>
    </w:lvl>
    <w:lvl w:ilvl="6" w:tplc="96D886DC" w:tentative="1">
      <w:start w:val="1"/>
      <w:numFmt w:val="bullet"/>
      <w:lvlText w:val="●"/>
      <w:lvlJc w:val="left"/>
      <w:pPr>
        <w:tabs>
          <w:tab w:val="num" w:pos="5040"/>
        </w:tabs>
        <w:ind w:left="5040" w:hanging="360"/>
      </w:pPr>
      <w:rPr>
        <w:rFonts w:ascii="Ericsson Hilda" w:hAnsi="Ericsson Hilda" w:hint="default"/>
      </w:rPr>
    </w:lvl>
    <w:lvl w:ilvl="7" w:tplc="1CB4A5B6" w:tentative="1">
      <w:start w:val="1"/>
      <w:numFmt w:val="bullet"/>
      <w:lvlText w:val="●"/>
      <w:lvlJc w:val="left"/>
      <w:pPr>
        <w:tabs>
          <w:tab w:val="num" w:pos="5760"/>
        </w:tabs>
        <w:ind w:left="5760" w:hanging="360"/>
      </w:pPr>
      <w:rPr>
        <w:rFonts w:ascii="Ericsson Hilda" w:hAnsi="Ericsson Hilda" w:hint="default"/>
      </w:rPr>
    </w:lvl>
    <w:lvl w:ilvl="8" w:tplc="D12C272A"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1"/>
  </w:num>
  <w:num w:numId="2" w16cid:durableId="2007173614">
    <w:abstractNumId w:val="15"/>
  </w:num>
  <w:num w:numId="3" w16cid:durableId="364183904">
    <w:abstractNumId w:val="11"/>
  </w:num>
  <w:num w:numId="4" w16cid:durableId="1666976476">
    <w:abstractNumId w:val="12"/>
  </w:num>
  <w:num w:numId="5" w16cid:durableId="1407999183">
    <w:abstractNumId w:val="8"/>
  </w:num>
  <w:num w:numId="6" w16cid:durableId="965812426">
    <w:abstractNumId w:val="14"/>
  </w:num>
  <w:num w:numId="7" w16cid:durableId="312027794">
    <w:abstractNumId w:val="19"/>
  </w:num>
  <w:num w:numId="8" w16cid:durableId="1384477142">
    <w:abstractNumId w:val="10"/>
  </w:num>
  <w:num w:numId="9" w16cid:durableId="1556159113">
    <w:abstractNumId w:val="17"/>
  </w:num>
  <w:num w:numId="10" w16cid:durableId="708649350">
    <w:abstractNumId w:val="21"/>
  </w:num>
  <w:num w:numId="11" w16cid:durableId="1169833389">
    <w:abstractNumId w:val="2"/>
  </w:num>
  <w:num w:numId="12" w16cid:durableId="1201237505">
    <w:abstractNumId w:val="11"/>
  </w:num>
  <w:num w:numId="13" w16cid:durableId="1761482572">
    <w:abstractNumId w:val="17"/>
  </w:num>
  <w:num w:numId="14" w16cid:durableId="23989320">
    <w:abstractNumId w:val="17"/>
  </w:num>
  <w:num w:numId="15" w16cid:durableId="1279096901">
    <w:abstractNumId w:val="11"/>
  </w:num>
  <w:num w:numId="16" w16cid:durableId="8226949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273766">
    <w:abstractNumId w:val="17"/>
  </w:num>
  <w:num w:numId="18" w16cid:durableId="171334427">
    <w:abstractNumId w:val="11"/>
  </w:num>
  <w:num w:numId="19" w16cid:durableId="1597052169">
    <w:abstractNumId w:val="11"/>
  </w:num>
  <w:num w:numId="20" w16cid:durableId="729890466">
    <w:abstractNumId w:val="4"/>
  </w:num>
  <w:num w:numId="21" w16cid:durableId="505361976">
    <w:abstractNumId w:val="18"/>
  </w:num>
  <w:num w:numId="22" w16cid:durableId="948241277">
    <w:abstractNumId w:val="22"/>
  </w:num>
  <w:num w:numId="23" w16cid:durableId="1927301195">
    <w:abstractNumId w:val="0"/>
  </w:num>
  <w:num w:numId="24" w16cid:durableId="818882610">
    <w:abstractNumId w:val="20"/>
  </w:num>
  <w:num w:numId="25" w16cid:durableId="1297099300">
    <w:abstractNumId w:val="6"/>
  </w:num>
  <w:num w:numId="26" w16cid:durableId="1898199561">
    <w:abstractNumId w:val="16"/>
  </w:num>
  <w:num w:numId="27" w16cid:durableId="420641198">
    <w:abstractNumId w:val="1"/>
  </w:num>
  <w:num w:numId="28" w16cid:durableId="1747612304">
    <w:abstractNumId w:val="27"/>
  </w:num>
  <w:num w:numId="29" w16cid:durableId="1365670001">
    <w:abstractNumId w:val="13"/>
  </w:num>
  <w:num w:numId="30" w16cid:durableId="1418483237">
    <w:abstractNumId w:val="5"/>
  </w:num>
  <w:num w:numId="31" w16cid:durableId="198052845">
    <w:abstractNumId w:val="26"/>
  </w:num>
  <w:num w:numId="32" w16cid:durableId="804659432">
    <w:abstractNumId w:val="23"/>
  </w:num>
  <w:num w:numId="33" w16cid:durableId="620965333">
    <w:abstractNumId w:val="3"/>
  </w:num>
  <w:num w:numId="34" w16cid:durableId="217012942">
    <w:abstractNumId w:val="9"/>
  </w:num>
  <w:num w:numId="35" w16cid:durableId="1390571675">
    <w:abstractNumId w:val="7"/>
  </w:num>
  <w:num w:numId="36" w16cid:durableId="785932788">
    <w:abstractNumId w:val="25"/>
  </w:num>
  <w:num w:numId="37" w16cid:durableId="348064293">
    <w:abstractNumId w:val="1"/>
  </w:num>
  <w:num w:numId="38" w16cid:durableId="1375538644">
    <w:abstractNumId w:val="24"/>
  </w:num>
  <w:num w:numId="39" w16cid:durableId="1861427529">
    <w:abstractNumId w:val="1"/>
  </w:num>
  <w:num w:numId="40" w16cid:durableId="877545101">
    <w:abstractNumId w:val="1"/>
  </w:num>
  <w:num w:numId="41" w16cid:durableId="536235119">
    <w:abstractNumId w:val="1"/>
  </w:num>
  <w:num w:numId="42" w16cid:durableId="1342468801">
    <w:abstractNumId w:val="1"/>
  </w:num>
  <w:num w:numId="43" w16cid:durableId="114944498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119"/>
    <w:rsid w:val="00000307"/>
    <w:rsid w:val="0000057E"/>
    <w:rsid w:val="000006E1"/>
    <w:rsid w:val="00000A6F"/>
    <w:rsid w:val="00000BD8"/>
    <w:rsid w:val="00000D7A"/>
    <w:rsid w:val="00000FD6"/>
    <w:rsid w:val="0000138E"/>
    <w:rsid w:val="000015C2"/>
    <w:rsid w:val="00001A91"/>
    <w:rsid w:val="00001C21"/>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A72"/>
    <w:rsid w:val="00013B71"/>
    <w:rsid w:val="000145A3"/>
    <w:rsid w:val="00014607"/>
    <w:rsid w:val="000159E4"/>
    <w:rsid w:val="00015B33"/>
    <w:rsid w:val="00015D15"/>
    <w:rsid w:val="00016AFA"/>
    <w:rsid w:val="00017131"/>
    <w:rsid w:val="000177A4"/>
    <w:rsid w:val="000201D4"/>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8DD"/>
    <w:rsid w:val="00027E42"/>
    <w:rsid w:val="00027F2C"/>
    <w:rsid w:val="00030B7E"/>
    <w:rsid w:val="00030ECE"/>
    <w:rsid w:val="00030EF8"/>
    <w:rsid w:val="00031704"/>
    <w:rsid w:val="000325B8"/>
    <w:rsid w:val="00033505"/>
    <w:rsid w:val="00033709"/>
    <w:rsid w:val="00033993"/>
    <w:rsid w:val="00034555"/>
    <w:rsid w:val="000346B1"/>
    <w:rsid w:val="00034C15"/>
    <w:rsid w:val="00034CB7"/>
    <w:rsid w:val="00035572"/>
    <w:rsid w:val="00035E5A"/>
    <w:rsid w:val="0003639A"/>
    <w:rsid w:val="0003641A"/>
    <w:rsid w:val="00036BA1"/>
    <w:rsid w:val="00037538"/>
    <w:rsid w:val="0003789D"/>
    <w:rsid w:val="0003798C"/>
    <w:rsid w:val="000379D9"/>
    <w:rsid w:val="00041025"/>
    <w:rsid w:val="00041543"/>
    <w:rsid w:val="00041906"/>
    <w:rsid w:val="000422E2"/>
    <w:rsid w:val="00042F22"/>
    <w:rsid w:val="00042FF8"/>
    <w:rsid w:val="000444EF"/>
    <w:rsid w:val="0004485A"/>
    <w:rsid w:val="000457CD"/>
    <w:rsid w:val="00045843"/>
    <w:rsid w:val="00047AB6"/>
    <w:rsid w:val="00050681"/>
    <w:rsid w:val="000515F8"/>
    <w:rsid w:val="000517B6"/>
    <w:rsid w:val="00051C21"/>
    <w:rsid w:val="00052A07"/>
    <w:rsid w:val="00052E21"/>
    <w:rsid w:val="000534E3"/>
    <w:rsid w:val="00053710"/>
    <w:rsid w:val="0005398E"/>
    <w:rsid w:val="00055517"/>
    <w:rsid w:val="0005606A"/>
    <w:rsid w:val="0005667E"/>
    <w:rsid w:val="00057117"/>
    <w:rsid w:val="000573DE"/>
    <w:rsid w:val="0005768F"/>
    <w:rsid w:val="00057A99"/>
    <w:rsid w:val="00057B95"/>
    <w:rsid w:val="00057E78"/>
    <w:rsid w:val="000600B9"/>
    <w:rsid w:val="00060140"/>
    <w:rsid w:val="0006016B"/>
    <w:rsid w:val="00060259"/>
    <w:rsid w:val="000603BA"/>
    <w:rsid w:val="0006062F"/>
    <w:rsid w:val="00060B62"/>
    <w:rsid w:val="00061367"/>
    <w:rsid w:val="000616E7"/>
    <w:rsid w:val="00062167"/>
    <w:rsid w:val="000621DB"/>
    <w:rsid w:val="00062632"/>
    <w:rsid w:val="00062EC6"/>
    <w:rsid w:val="0006396F"/>
    <w:rsid w:val="00064341"/>
    <w:rsid w:val="00064554"/>
    <w:rsid w:val="000646C6"/>
    <w:rsid w:val="0006487E"/>
    <w:rsid w:val="00065E1A"/>
    <w:rsid w:val="000663BC"/>
    <w:rsid w:val="000663CB"/>
    <w:rsid w:val="000671E2"/>
    <w:rsid w:val="00070A3F"/>
    <w:rsid w:val="00071B19"/>
    <w:rsid w:val="00072469"/>
    <w:rsid w:val="00073487"/>
    <w:rsid w:val="000736AE"/>
    <w:rsid w:val="0007400B"/>
    <w:rsid w:val="0007611C"/>
    <w:rsid w:val="00076F4B"/>
    <w:rsid w:val="0007758A"/>
    <w:rsid w:val="00077941"/>
    <w:rsid w:val="00077E5F"/>
    <w:rsid w:val="0008036A"/>
    <w:rsid w:val="00080397"/>
    <w:rsid w:val="00080F33"/>
    <w:rsid w:val="000815B7"/>
    <w:rsid w:val="00081889"/>
    <w:rsid w:val="00081AE6"/>
    <w:rsid w:val="00082788"/>
    <w:rsid w:val="000835C2"/>
    <w:rsid w:val="00084E2B"/>
    <w:rsid w:val="000855EB"/>
    <w:rsid w:val="0008591A"/>
    <w:rsid w:val="00085925"/>
    <w:rsid w:val="000859A3"/>
    <w:rsid w:val="00085A18"/>
    <w:rsid w:val="00085B2E"/>
    <w:rsid w:val="00085B52"/>
    <w:rsid w:val="00085C08"/>
    <w:rsid w:val="000860FE"/>
    <w:rsid w:val="00086162"/>
    <w:rsid w:val="000866F2"/>
    <w:rsid w:val="00086BCC"/>
    <w:rsid w:val="00086D8A"/>
    <w:rsid w:val="0008725D"/>
    <w:rsid w:val="00087B9C"/>
    <w:rsid w:val="00087E9B"/>
    <w:rsid w:val="00087F2A"/>
    <w:rsid w:val="0009009F"/>
    <w:rsid w:val="000900D8"/>
    <w:rsid w:val="00091557"/>
    <w:rsid w:val="0009217C"/>
    <w:rsid w:val="000924C1"/>
    <w:rsid w:val="000924F0"/>
    <w:rsid w:val="000927BC"/>
    <w:rsid w:val="00093474"/>
    <w:rsid w:val="0009354B"/>
    <w:rsid w:val="00093F16"/>
    <w:rsid w:val="0009464D"/>
    <w:rsid w:val="000950EE"/>
    <w:rsid w:val="0009510F"/>
    <w:rsid w:val="0009531B"/>
    <w:rsid w:val="00095504"/>
    <w:rsid w:val="00097795"/>
    <w:rsid w:val="000A1553"/>
    <w:rsid w:val="000A1621"/>
    <w:rsid w:val="000A1819"/>
    <w:rsid w:val="000A18FF"/>
    <w:rsid w:val="000A1B7B"/>
    <w:rsid w:val="000A2D46"/>
    <w:rsid w:val="000A3E44"/>
    <w:rsid w:val="000A4750"/>
    <w:rsid w:val="000A5489"/>
    <w:rsid w:val="000A56F2"/>
    <w:rsid w:val="000A5763"/>
    <w:rsid w:val="000A5FB1"/>
    <w:rsid w:val="000A64DC"/>
    <w:rsid w:val="000A7124"/>
    <w:rsid w:val="000A72D2"/>
    <w:rsid w:val="000A76A0"/>
    <w:rsid w:val="000A7E02"/>
    <w:rsid w:val="000B0086"/>
    <w:rsid w:val="000B03EA"/>
    <w:rsid w:val="000B07F7"/>
    <w:rsid w:val="000B10DD"/>
    <w:rsid w:val="000B1283"/>
    <w:rsid w:val="000B13DA"/>
    <w:rsid w:val="000B1472"/>
    <w:rsid w:val="000B18F8"/>
    <w:rsid w:val="000B1935"/>
    <w:rsid w:val="000B2630"/>
    <w:rsid w:val="000B2719"/>
    <w:rsid w:val="000B3731"/>
    <w:rsid w:val="000B37F4"/>
    <w:rsid w:val="000B3A8F"/>
    <w:rsid w:val="000B4430"/>
    <w:rsid w:val="000B4AB9"/>
    <w:rsid w:val="000B58C3"/>
    <w:rsid w:val="000B61E9"/>
    <w:rsid w:val="000B7382"/>
    <w:rsid w:val="000B7486"/>
    <w:rsid w:val="000B7BD1"/>
    <w:rsid w:val="000B7C4C"/>
    <w:rsid w:val="000C024A"/>
    <w:rsid w:val="000C0D23"/>
    <w:rsid w:val="000C0FD9"/>
    <w:rsid w:val="000C13AA"/>
    <w:rsid w:val="000C1486"/>
    <w:rsid w:val="000C165A"/>
    <w:rsid w:val="000C1A53"/>
    <w:rsid w:val="000C1BDA"/>
    <w:rsid w:val="000C2E19"/>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36"/>
    <w:rsid w:val="000D2600"/>
    <w:rsid w:val="000D3A23"/>
    <w:rsid w:val="000D44D0"/>
    <w:rsid w:val="000D4797"/>
    <w:rsid w:val="000D4AB1"/>
    <w:rsid w:val="000D50A0"/>
    <w:rsid w:val="000D5D61"/>
    <w:rsid w:val="000D6BFA"/>
    <w:rsid w:val="000D7C0D"/>
    <w:rsid w:val="000E0527"/>
    <w:rsid w:val="000E1E92"/>
    <w:rsid w:val="000E1FB2"/>
    <w:rsid w:val="000E2888"/>
    <w:rsid w:val="000E2A18"/>
    <w:rsid w:val="000E3A9F"/>
    <w:rsid w:val="000E4030"/>
    <w:rsid w:val="000E4938"/>
    <w:rsid w:val="000E4BDC"/>
    <w:rsid w:val="000E5C7B"/>
    <w:rsid w:val="000E5F03"/>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5AA"/>
    <w:rsid w:val="000F7DB8"/>
    <w:rsid w:val="001002DF"/>
    <w:rsid w:val="001005FF"/>
    <w:rsid w:val="001024A3"/>
    <w:rsid w:val="00103313"/>
    <w:rsid w:val="001041A3"/>
    <w:rsid w:val="001044E6"/>
    <w:rsid w:val="00105471"/>
    <w:rsid w:val="00105C55"/>
    <w:rsid w:val="001062FB"/>
    <w:rsid w:val="001063E6"/>
    <w:rsid w:val="00106AB9"/>
    <w:rsid w:val="00106C93"/>
    <w:rsid w:val="001073C3"/>
    <w:rsid w:val="0011098E"/>
    <w:rsid w:val="00110F4C"/>
    <w:rsid w:val="0011134E"/>
    <w:rsid w:val="00112971"/>
    <w:rsid w:val="001132A8"/>
    <w:rsid w:val="00113997"/>
    <w:rsid w:val="00113CF4"/>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6D2"/>
    <w:rsid w:val="0012377F"/>
    <w:rsid w:val="00123B3C"/>
    <w:rsid w:val="00124314"/>
    <w:rsid w:val="001243E1"/>
    <w:rsid w:val="001247C0"/>
    <w:rsid w:val="00125141"/>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4028"/>
    <w:rsid w:val="001344C0"/>
    <w:rsid w:val="001346FA"/>
    <w:rsid w:val="00134A25"/>
    <w:rsid w:val="00135252"/>
    <w:rsid w:val="00135442"/>
    <w:rsid w:val="00135460"/>
    <w:rsid w:val="00135C3C"/>
    <w:rsid w:val="00136DC9"/>
    <w:rsid w:val="001374C1"/>
    <w:rsid w:val="00137AB5"/>
    <w:rsid w:val="00137BA2"/>
    <w:rsid w:val="00137F0B"/>
    <w:rsid w:val="00137FAB"/>
    <w:rsid w:val="00141392"/>
    <w:rsid w:val="001414CD"/>
    <w:rsid w:val="00142B88"/>
    <w:rsid w:val="00142EE2"/>
    <w:rsid w:val="00145039"/>
    <w:rsid w:val="001450AE"/>
    <w:rsid w:val="001451C2"/>
    <w:rsid w:val="00145684"/>
    <w:rsid w:val="00145C54"/>
    <w:rsid w:val="00145C57"/>
    <w:rsid w:val="00146746"/>
    <w:rsid w:val="00146EF9"/>
    <w:rsid w:val="001470FA"/>
    <w:rsid w:val="0014734D"/>
    <w:rsid w:val="00147923"/>
    <w:rsid w:val="00147FE0"/>
    <w:rsid w:val="00150517"/>
    <w:rsid w:val="00151288"/>
    <w:rsid w:val="001513E7"/>
    <w:rsid w:val="001517A5"/>
    <w:rsid w:val="00151A7A"/>
    <w:rsid w:val="00151E23"/>
    <w:rsid w:val="001526E0"/>
    <w:rsid w:val="00152F2F"/>
    <w:rsid w:val="0015313D"/>
    <w:rsid w:val="0015381E"/>
    <w:rsid w:val="00153A12"/>
    <w:rsid w:val="001551B5"/>
    <w:rsid w:val="00155D61"/>
    <w:rsid w:val="00157318"/>
    <w:rsid w:val="00157A56"/>
    <w:rsid w:val="00157A6F"/>
    <w:rsid w:val="00160816"/>
    <w:rsid w:val="00160FBA"/>
    <w:rsid w:val="00161FC0"/>
    <w:rsid w:val="00162435"/>
    <w:rsid w:val="0016248C"/>
    <w:rsid w:val="00162AFD"/>
    <w:rsid w:val="00163C95"/>
    <w:rsid w:val="001643ED"/>
    <w:rsid w:val="00164455"/>
    <w:rsid w:val="001659C1"/>
    <w:rsid w:val="00166BF2"/>
    <w:rsid w:val="001676C7"/>
    <w:rsid w:val="00171315"/>
    <w:rsid w:val="001719D4"/>
    <w:rsid w:val="00172E39"/>
    <w:rsid w:val="00172F49"/>
    <w:rsid w:val="0017338B"/>
    <w:rsid w:val="00173A8E"/>
    <w:rsid w:val="00173EF2"/>
    <w:rsid w:val="00174762"/>
    <w:rsid w:val="001748C4"/>
    <w:rsid w:val="001751B9"/>
    <w:rsid w:val="0017544B"/>
    <w:rsid w:val="0017571C"/>
    <w:rsid w:val="00175991"/>
    <w:rsid w:val="00175FA3"/>
    <w:rsid w:val="00176CD5"/>
    <w:rsid w:val="001776D5"/>
    <w:rsid w:val="00177795"/>
    <w:rsid w:val="00177C5A"/>
    <w:rsid w:val="0018044B"/>
    <w:rsid w:val="0018138E"/>
    <w:rsid w:val="0018143F"/>
    <w:rsid w:val="0018163F"/>
    <w:rsid w:val="001816D0"/>
    <w:rsid w:val="00181F23"/>
    <w:rsid w:val="00182C55"/>
    <w:rsid w:val="00182EB9"/>
    <w:rsid w:val="00184CCF"/>
    <w:rsid w:val="00184E79"/>
    <w:rsid w:val="00185446"/>
    <w:rsid w:val="00185CF8"/>
    <w:rsid w:val="00185DDE"/>
    <w:rsid w:val="00187F26"/>
    <w:rsid w:val="00190AC1"/>
    <w:rsid w:val="00191187"/>
    <w:rsid w:val="00191589"/>
    <w:rsid w:val="00191ECF"/>
    <w:rsid w:val="00191FE9"/>
    <w:rsid w:val="001922D5"/>
    <w:rsid w:val="0019268D"/>
    <w:rsid w:val="00192F0B"/>
    <w:rsid w:val="0019341A"/>
    <w:rsid w:val="001946F5"/>
    <w:rsid w:val="00194ED8"/>
    <w:rsid w:val="00194F68"/>
    <w:rsid w:val="0019502E"/>
    <w:rsid w:val="00195064"/>
    <w:rsid w:val="001953D5"/>
    <w:rsid w:val="001977F9"/>
    <w:rsid w:val="00197DF9"/>
    <w:rsid w:val="001A078D"/>
    <w:rsid w:val="001A11E2"/>
    <w:rsid w:val="001A1839"/>
    <w:rsid w:val="001A1987"/>
    <w:rsid w:val="001A1B18"/>
    <w:rsid w:val="001A1F10"/>
    <w:rsid w:val="001A1F57"/>
    <w:rsid w:val="001A24D4"/>
    <w:rsid w:val="001A2564"/>
    <w:rsid w:val="001A3471"/>
    <w:rsid w:val="001A3A7B"/>
    <w:rsid w:val="001A55FF"/>
    <w:rsid w:val="001A5BC6"/>
    <w:rsid w:val="001A6173"/>
    <w:rsid w:val="001A67C0"/>
    <w:rsid w:val="001A6CBA"/>
    <w:rsid w:val="001A72F5"/>
    <w:rsid w:val="001A7378"/>
    <w:rsid w:val="001A75CC"/>
    <w:rsid w:val="001A78C1"/>
    <w:rsid w:val="001B0985"/>
    <w:rsid w:val="001B0D97"/>
    <w:rsid w:val="001B10ED"/>
    <w:rsid w:val="001B1408"/>
    <w:rsid w:val="001B234C"/>
    <w:rsid w:val="001B2C1C"/>
    <w:rsid w:val="001B481C"/>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3830"/>
    <w:rsid w:val="001C3D2A"/>
    <w:rsid w:val="001C4382"/>
    <w:rsid w:val="001C45C3"/>
    <w:rsid w:val="001C4F24"/>
    <w:rsid w:val="001C5AEE"/>
    <w:rsid w:val="001C5D20"/>
    <w:rsid w:val="001C62E5"/>
    <w:rsid w:val="001C6E6F"/>
    <w:rsid w:val="001C7665"/>
    <w:rsid w:val="001D05DD"/>
    <w:rsid w:val="001D066B"/>
    <w:rsid w:val="001D311F"/>
    <w:rsid w:val="001D3344"/>
    <w:rsid w:val="001D4129"/>
    <w:rsid w:val="001D4450"/>
    <w:rsid w:val="001D47C8"/>
    <w:rsid w:val="001D51BA"/>
    <w:rsid w:val="001D6342"/>
    <w:rsid w:val="001D6BCA"/>
    <w:rsid w:val="001D6D53"/>
    <w:rsid w:val="001D719B"/>
    <w:rsid w:val="001D74B4"/>
    <w:rsid w:val="001E0861"/>
    <w:rsid w:val="001E0C81"/>
    <w:rsid w:val="001E0CB4"/>
    <w:rsid w:val="001E1691"/>
    <w:rsid w:val="001E2C31"/>
    <w:rsid w:val="001E3497"/>
    <w:rsid w:val="001E39A3"/>
    <w:rsid w:val="001E4072"/>
    <w:rsid w:val="001E5148"/>
    <w:rsid w:val="001E5440"/>
    <w:rsid w:val="001E58E2"/>
    <w:rsid w:val="001E5A0F"/>
    <w:rsid w:val="001E5F81"/>
    <w:rsid w:val="001E737F"/>
    <w:rsid w:val="001E793A"/>
    <w:rsid w:val="001E7AED"/>
    <w:rsid w:val="001F04A2"/>
    <w:rsid w:val="001F07E3"/>
    <w:rsid w:val="001F2483"/>
    <w:rsid w:val="001F27A8"/>
    <w:rsid w:val="001F3916"/>
    <w:rsid w:val="001F3BD5"/>
    <w:rsid w:val="001F3F2B"/>
    <w:rsid w:val="001F4447"/>
    <w:rsid w:val="001F49FF"/>
    <w:rsid w:val="001F4B2C"/>
    <w:rsid w:val="001F4E3C"/>
    <w:rsid w:val="001F50B0"/>
    <w:rsid w:val="001F52C0"/>
    <w:rsid w:val="001F54C5"/>
    <w:rsid w:val="001F5700"/>
    <w:rsid w:val="001F57E3"/>
    <w:rsid w:val="001F5D7B"/>
    <w:rsid w:val="001F5DCD"/>
    <w:rsid w:val="001F608E"/>
    <w:rsid w:val="001F662C"/>
    <w:rsid w:val="001F6E91"/>
    <w:rsid w:val="001F7017"/>
    <w:rsid w:val="001F7074"/>
    <w:rsid w:val="001F789F"/>
    <w:rsid w:val="00200490"/>
    <w:rsid w:val="00200495"/>
    <w:rsid w:val="002004D1"/>
    <w:rsid w:val="00200583"/>
    <w:rsid w:val="00200924"/>
    <w:rsid w:val="00201862"/>
    <w:rsid w:val="00201F3A"/>
    <w:rsid w:val="002020D9"/>
    <w:rsid w:val="0020278A"/>
    <w:rsid w:val="00203792"/>
    <w:rsid w:val="00203F96"/>
    <w:rsid w:val="00204192"/>
    <w:rsid w:val="002056A4"/>
    <w:rsid w:val="00205C5D"/>
    <w:rsid w:val="00205E99"/>
    <w:rsid w:val="00206000"/>
    <w:rsid w:val="002065F8"/>
    <w:rsid w:val="00206610"/>
    <w:rsid w:val="002069B2"/>
    <w:rsid w:val="00207AC2"/>
    <w:rsid w:val="00207FA3"/>
    <w:rsid w:val="00210C08"/>
    <w:rsid w:val="00210FC2"/>
    <w:rsid w:val="002113D1"/>
    <w:rsid w:val="002117E3"/>
    <w:rsid w:val="002122BD"/>
    <w:rsid w:val="00213DFA"/>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FCB"/>
    <w:rsid w:val="00224328"/>
    <w:rsid w:val="00224718"/>
    <w:rsid w:val="002252C3"/>
    <w:rsid w:val="0022531C"/>
    <w:rsid w:val="0022551D"/>
    <w:rsid w:val="00225BB0"/>
    <w:rsid w:val="00225C54"/>
    <w:rsid w:val="002260BA"/>
    <w:rsid w:val="0022690C"/>
    <w:rsid w:val="00230145"/>
    <w:rsid w:val="00230765"/>
    <w:rsid w:val="002316D6"/>
    <w:rsid w:val="002319E4"/>
    <w:rsid w:val="00231F74"/>
    <w:rsid w:val="002320FF"/>
    <w:rsid w:val="00232708"/>
    <w:rsid w:val="0023334B"/>
    <w:rsid w:val="00233865"/>
    <w:rsid w:val="00233DAD"/>
    <w:rsid w:val="002345F7"/>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BAB"/>
    <w:rsid w:val="0024586A"/>
    <w:rsid w:val="002458EB"/>
    <w:rsid w:val="002460A1"/>
    <w:rsid w:val="002462A8"/>
    <w:rsid w:val="00247379"/>
    <w:rsid w:val="00247EA7"/>
    <w:rsid w:val="002500C8"/>
    <w:rsid w:val="00250360"/>
    <w:rsid w:val="0025058E"/>
    <w:rsid w:val="00250982"/>
    <w:rsid w:val="00250BE2"/>
    <w:rsid w:val="002514B1"/>
    <w:rsid w:val="002515C2"/>
    <w:rsid w:val="00251E7E"/>
    <w:rsid w:val="0025281B"/>
    <w:rsid w:val="002532E0"/>
    <w:rsid w:val="00253450"/>
    <w:rsid w:val="00253F8C"/>
    <w:rsid w:val="002540C6"/>
    <w:rsid w:val="002549A5"/>
    <w:rsid w:val="00254A6E"/>
    <w:rsid w:val="00254F8E"/>
    <w:rsid w:val="00255111"/>
    <w:rsid w:val="00255A86"/>
    <w:rsid w:val="00255F20"/>
    <w:rsid w:val="00256025"/>
    <w:rsid w:val="00256492"/>
    <w:rsid w:val="00256869"/>
    <w:rsid w:val="00256AA5"/>
    <w:rsid w:val="00256D19"/>
    <w:rsid w:val="00257543"/>
    <w:rsid w:val="00257613"/>
    <w:rsid w:val="00257993"/>
    <w:rsid w:val="002608F4"/>
    <w:rsid w:val="00260DA1"/>
    <w:rsid w:val="002613B2"/>
    <w:rsid w:val="002617E7"/>
    <w:rsid w:val="00261D88"/>
    <w:rsid w:val="00263883"/>
    <w:rsid w:val="00263A0F"/>
    <w:rsid w:val="00264228"/>
    <w:rsid w:val="00264334"/>
    <w:rsid w:val="0026473E"/>
    <w:rsid w:val="00264D79"/>
    <w:rsid w:val="00264EF0"/>
    <w:rsid w:val="00265817"/>
    <w:rsid w:val="00266214"/>
    <w:rsid w:val="00267C83"/>
    <w:rsid w:val="002710EC"/>
    <w:rsid w:val="0027144F"/>
    <w:rsid w:val="0027173C"/>
    <w:rsid w:val="00271E10"/>
    <w:rsid w:val="00271F3A"/>
    <w:rsid w:val="0027289C"/>
    <w:rsid w:val="00273008"/>
    <w:rsid w:val="00273278"/>
    <w:rsid w:val="002737F4"/>
    <w:rsid w:val="00273D01"/>
    <w:rsid w:val="0027487C"/>
    <w:rsid w:val="00275C16"/>
    <w:rsid w:val="00275E06"/>
    <w:rsid w:val="0027622D"/>
    <w:rsid w:val="002763C8"/>
    <w:rsid w:val="00277358"/>
    <w:rsid w:val="00277D3D"/>
    <w:rsid w:val="00277D89"/>
    <w:rsid w:val="002805F5"/>
    <w:rsid w:val="00280751"/>
    <w:rsid w:val="0028093C"/>
    <w:rsid w:val="00280C90"/>
    <w:rsid w:val="00281391"/>
    <w:rsid w:val="00281438"/>
    <w:rsid w:val="00281E0B"/>
    <w:rsid w:val="00281E67"/>
    <w:rsid w:val="00281EAE"/>
    <w:rsid w:val="0028280A"/>
    <w:rsid w:val="0028392D"/>
    <w:rsid w:val="00283C2C"/>
    <w:rsid w:val="00285322"/>
    <w:rsid w:val="0028566E"/>
    <w:rsid w:val="00285991"/>
    <w:rsid w:val="00285DF6"/>
    <w:rsid w:val="00286ACD"/>
    <w:rsid w:val="00286BBA"/>
    <w:rsid w:val="00286E6D"/>
    <w:rsid w:val="002872A0"/>
    <w:rsid w:val="00287838"/>
    <w:rsid w:val="00287FD6"/>
    <w:rsid w:val="00290113"/>
    <w:rsid w:val="002901BA"/>
    <w:rsid w:val="0029043A"/>
    <w:rsid w:val="002907B5"/>
    <w:rsid w:val="002926AA"/>
    <w:rsid w:val="002927AB"/>
    <w:rsid w:val="00292EB7"/>
    <w:rsid w:val="00293545"/>
    <w:rsid w:val="0029399F"/>
    <w:rsid w:val="00293CCB"/>
    <w:rsid w:val="00293CDA"/>
    <w:rsid w:val="00293CFF"/>
    <w:rsid w:val="00294283"/>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507A"/>
    <w:rsid w:val="002A5300"/>
    <w:rsid w:val="002A6416"/>
    <w:rsid w:val="002A757B"/>
    <w:rsid w:val="002A78C0"/>
    <w:rsid w:val="002B1A40"/>
    <w:rsid w:val="002B24D6"/>
    <w:rsid w:val="002B25C9"/>
    <w:rsid w:val="002B310D"/>
    <w:rsid w:val="002B32A1"/>
    <w:rsid w:val="002B35D8"/>
    <w:rsid w:val="002B421B"/>
    <w:rsid w:val="002B4450"/>
    <w:rsid w:val="002B517D"/>
    <w:rsid w:val="002B5ABB"/>
    <w:rsid w:val="002B7EB2"/>
    <w:rsid w:val="002C112F"/>
    <w:rsid w:val="002C1E0A"/>
    <w:rsid w:val="002C24A6"/>
    <w:rsid w:val="002C264A"/>
    <w:rsid w:val="002C2D4C"/>
    <w:rsid w:val="002C31AC"/>
    <w:rsid w:val="002C3629"/>
    <w:rsid w:val="002C3713"/>
    <w:rsid w:val="002C4097"/>
    <w:rsid w:val="002C41E6"/>
    <w:rsid w:val="002C43D4"/>
    <w:rsid w:val="002C4B7B"/>
    <w:rsid w:val="002C510B"/>
    <w:rsid w:val="002C564C"/>
    <w:rsid w:val="002C57FD"/>
    <w:rsid w:val="002C6895"/>
    <w:rsid w:val="002C7652"/>
    <w:rsid w:val="002C793C"/>
    <w:rsid w:val="002C7D02"/>
    <w:rsid w:val="002D071A"/>
    <w:rsid w:val="002D0C00"/>
    <w:rsid w:val="002D20CF"/>
    <w:rsid w:val="002D2430"/>
    <w:rsid w:val="002D3018"/>
    <w:rsid w:val="002D34B2"/>
    <w:rsid w:val="002D3D5B"/>
    <w:rsid w:val="002D498F"/>
    <w:rsid w:val="002D4E8F"/>
    <w:rsid w:val="002D5177"/>
    <w:rsid w:val="002D52D5"/>
    <w:rsid w:val="002D53E3"/>
    <w:rsid w:val="002D7637"/>
    <w:rsid w:val="002D7AE3"/>
    <w:rsid w:val="002E0082"/>
    <w:rsid w:val="002E15D4"/>
    <w:rsid w:val="002E17F2"/>
    <w:rsid w:val="002E1990"/>
    <w:rsid w:val="002E2A11"/>
    <w:rsid w:val="002E3744"/>
    <w:rsid w:val="002E3915"/>
    <w:rsid w:val="002E4FAD"/>
    <w:rsid w:val="002E551C"/>
    <w:rsid w:val="002E5682"/>
    <w:rsid w:val="002E6174"/>
    <w:rsid w:val="002E6BC6"/>
    <w:rsid w:val="002E7381"/>
    <w:rsid w:val="002E75F7"/>
    <w:rsid w:val="002E7C3E"/>
    <w:rsid w:val="002E7CAE"/>
    <w:rsid w:val="002E7D93"/>
    <w:rsid w:val="002F01B8"/>
    <w:rsid w:val="002F041F"/>
    <w:rsid w:val="002F05D1"/>
    <w:rsid w:val="002F176B"/>
    <w:rsid w:val="002F18A8"/>
    <w:rsid w:val="002F1A48"/>
    <w:rsid w:val="002F217F"/>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744"/>
    <w:rsid w:val="00300042"/>
    <w:rsid w:val="0030041C"/>
    <w:rsid w:val="00300D28"/>
    <w:rsid w:val="00301CE6"/>
    <w:rsid w:val="00302268"/>
    <w:rsid w:val="00302451"/>
    <w:rsid w:val="0030256B"/>
    <w:rsid w:val="003039BF"/>
    <w:rsid w:val="00303F66"/>
    <w:rsid w:val="00304716"/>
    <w:rsid w:val="0030501F"/>
    <w:rsid w:val="00305190"/>
    <w:rsid w:val="003052E3"/>
    <w:rsid w:val="00305D69"/>
    <w:rsid w:val="00307220"/>
    <w:rsid w:val="00307B7B"/>
    <w:rsid w:val="00307BA1"/>
    <w:rsid w:val="003102EA"/>
    <w:rsid w:val="00310F27"/>
    <w:rsid w:val="00310FF3"/>
    <w:rsid w:val="00311665"/>
    <w:rsid w:val="00311702"/>
    <w:rsid w:val="00311853"/>
    <w:rsid w:val="00311E82"/>
    <w:rsid w:val="0031247B"/>
    <w:rsid w:val="00312E8F"/>
    <w:rsid w:val="00312EAD"/>
    <w:rsid w:val="00313324"/>
    <w:rsid w:val="003136E0"/>
    <w:rsid w:val="00313FD6"/>
    <w:rsid w:val="003143BD"/>
    <w:rsid w:val="00314718"/>
    <w:rsid w:val="00314C82"/>
    <w:rsid w:val="00314EE6"/>
    <w:rsid w:val="003155EF"/>
    <w:rsid w:val="00315EA2"/>
    <w:rsid w:val="00316E66"/>
    <w:rsid w:val="0031746C"/>
    <w:rsid w:val="00317593"/>
    <w:rsid w:val="00317640"/>
    <w:rsid w:val="003176E3"/>
    <w:rsid w:val="00317A53"/>
    <w:rsid w:val="00317EAE"/>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79CE"/>
    <w:rsid w:val="00327CBE"/>
    <w:rsid w:val="00327FC4"/>
    <w:rsid w:val="00330725"/>
    <w:rsid w:val="0033087A"/>
    <w:rsid w:val="00330B05"/>
    <w:rsid w:val="00330EC1"/>
    <w:rsid w:val="00331038"/>
    <w:rsid w:val="003312A5"/>
    <w:rsid w:val="003313B7"/>
    <w:rsid w:val="00331751"/>
    <w:rsid w:val="003325EE"/>
    <w:rsid w:val="0033376D"/>
    <w:rsid w:val="00333BEC"/>
    <w:rsid w:val="00334579"/>
    <w:rsid w:val="003353BF"/>
    <w:rsid w:val="00335858"/>
    <w:rsid w:val="00335F80"/>
    <w:rsid w:val="00336A0D"/>
    <w:rsid w:val="00336BDA"/>
    <w:rsid w:val="00337580"/>
    <w:rsid w:val="00337BE6"/>
    <w:rsid w:val="003404F2"/>
    <w:rsid w:val="00340D32"/>
    <w:rsid w:val="0034172E"/>
    <w:rsid w:val="003419AB"/>
    <w:rsid w:val="00342BD7"/>
    <w:rsid w:val="00342F2A"/>
    <w:rsid w:val="00342F8D"/>
    <w:rsid w:val="00343145"/>
    <w:rsid w:val="00343A07"/>
    <w:rsid w:val="00345B22"/>
    <w:rsid w:val="00345B65"/>
    <w:rsid w:val="0034601E"/>
    <w:rsid w:val="00346208"/>
    <w:rsid w:val="00346DB5"/>
    <w:rsid w:val="00347353"/>
    <w:rsid w:val="00347565"/>
    <w:rsid w:val="003477B1"/>
    <w:rsid w:val="00350484"/>
    <w:rsid w:val="00350AF0"/>
    <w:rsid w:val="003513F0"/>
    <w:rsid w:val="0035173E"/>
    <w:rsid w:val="00351DDD"/>
    <w:rsid w:val="00352795"/>
    <w:rsid w:val="00352B4F"/>
    <w:rsid w:val="00353ACF"/>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3EB"/>
    <w:rsid w:val="003618C5"/>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739D"/>
    <w:rsid w:val="00377CE1"/>
    <w:rsid w:val="00377E1B"/>
    <w:rsid w:val="00377F60"/>
    <w:rsid w:val="003809A2"/>
    <w:rsid w:val="00381674"/>
    <w:rsid w:val="00381D19"/>
    <w:rsid w:val="00382775"/>
    <w:rsid w:val="0038369D"/>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FA7"/>
    <w:rsid w:val="00391689"/>
    <w:rsid w:val="00393338"/>
    <w:rsid w:val="003939FF"/>
    <w:rsid w:val="00393C77"/>
    <w:rsid w:val="00394B9C"/>
    <w:rsid w:val="003951F8"/>
    <w:rsid w:val="00395FD9"/>
    <w:rsid w:val="003960D4"/>
    <w:rsid w:val="003965BA"/>
    <w:rsid w:val="00396793"/>
    <w:rsid w:val="00396CFD"/>
    <w:rsid w:val="0039734F"/>
    <w:rsid w:val="00397586"/>
    <w:rsid w:val="003977A8"/>
    <w:rsid w:val="003A009F"/>
    <w:rsid w:val="003A1236"/>
    <w:rsid w:val="003A1872"/>
    <w:rsid w:val="003A1A7C"/>
    <w:rsid w:val="003A2223"/>
    <w:rsid w:val="003A2A0F"/>
    <w:rsid w:val="003A3096"/>
    <w:rsid w:val="003A4103"/>
    <w:rsid w:val="003A44C5"/>
    <w:rsid w:val="003A45A1"/>
    <w:rsid w:val="003A4669"/>
    <w:rsid w:val="003A4A9E"/>
    <w:rsid w:val="003A4C65"/>
    <w:rsid w:val="003A4F88"/>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62AB"/>
    <w:rsid w:val="003B6412"/>
    <w:rsid w:val="003B6CEA"/>
    <w:rsid w:val="003B6F43"/>
    <w:rsid w:val="003B710F"/>
    <w:rsid w:val="003B7735"/>
    <w:rsid w:val="003B79E7"/>
    <w:rsid w:val="003B7FB6"/>
    <w:rsid w:val="003B7FE5"/>
    <w:rsid w:val="003C07E0"/>
    <w:rsid w:val="003C0C73"/>
    <w:rsid w:val="003C11C8"/>
    <w:rsid w:val="003C2463"/>
    <w:rsid w:val="003C2702"/>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C45"/>
    <w:rsid w:val="003D3D83"/>
    <w:rsid w:val="003D49AD"/>
    <w:rsid w:val="003D4DCC"/>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CE5"/>
    <w:rsid w:val="003E50EE"/>
    <w:rsid w:val="003E55E4"/>
    <w:rsid w:val="003E58D0"/>
    <w:rsid w:val="003E611A"/>
    <w:rsid w:val="003E64E4"/>
    <w:rsid w:val="003E6716"/>
    <w:rsid w:val="003E6839"/>
    <w:rsid w:val="003E6BB0"/>
    <w:rsid w:val="003E6E00"/>
    <w:rsid w:val="003E72D9"/>
    <w:rsid w:val="003E74E3"/>
    <w:rsid w:val="003F02BE"/>
    <w:rsid w:val="003F05C7"/>
    <w:rsid w:val="003F0A61"/>
    <w:rsid w:val="003F1E64"/>
    <w:rsid w:val="003F26D7"/>
    <w:rsid w:val="003F2741"/>
    <w:rsid w:val="003F2CD4"/>
    <w:rsid w:val="003F2E9F"/>
    <w:rsid w:val="003F3EDD"/>
    <w:rsid w:val="003F6001"/>
    <w:rsid w:val="003F6BBE"/>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5426"/>
    <w:rsid w:val="00415E61"/>
    <w:rsid w:val="00416500"/>
    <w:rsid w:val="00416A1D"/>
    <w:rsid w:val="00417110"/>
    <w:rsid w:val="004177D6"/>
    <w:rsid w:val="00420616"/>
    <w:rsid w:val="00420E9C"/>
    <w:rsid w:val="00421105"/>
    <w:rsid w:val="00421158"/>
    <w:rsid w:val="0042148F"/>
    <w:rsid w:val="0042166A"/>
    <w:rsid w:val="00421838"/>
    <w:rsid w:val="004226C5"/>
    <w:rsid w:val="00422E43"/>
    <w:rsid w:val="00423AB8"/>
    <w:rsid w:val="004242F4"/>
    <w:rsid w:val="00424EDC"/>
    <w:rsid w:val="004252E1"/>
    <w:rsid w:val="004256C9"/>
    <w:rsid w:val="00426396"/>
    <w:rsid w:val="004268A5"/>
    <w:rsid w:val="00427248"/>
    <w:rsid w:val="00427507"/>
    <w:rsid w:val="00430B76"/>
    <w:rsid w:val="00430D6B"/>
    <w:rsid w:val="00431FF3"/>
    <w:rsid w:val="004320BF"/>
    <w:rsid w:val="00433254"/>
    <w:rsid w:val="00433708"/>
    <w:rsid w:val="00433791"/>
    <w:rsid w:val="00434C93"/>
    <w:rsid w:val="0043560B"/>
    <w:rsid w:val="004356A2"/>
    <w:rsid w:val="00435CB5"/>
    <w:rsid w:val="00436DD5"/>
    <w:rsid w:val="00437083"/>
    <w:rsid w:val="00437447"/>
    <w:rsid w:val="004374C1"/>
    <w:rsid w:val="00437787"/>
    <w:rsid w:val="00441140"/>
    <w:rsid w:val="00441A92"/>
    <w:rsid w:val="00441AF7"/>
    <w:rsid w:val="00442D63"/>
    <w:rsid w:val="00443E96"/>
    <w:rsid w:val="004449EF"/>
    <w:rsid w:val="00444F56"/>
    <w:rsid w:val="004458F8"/>
    <w:rsid w:val="00446488"/>
    <w:rsid w:val="004471C1"/>
    <w:rsid w:val="004471CB"/>
    <w:rsid w:val="00450C36"/>
    <w:rsid w:val="004517AA"/>
    <w:rsid w:val="00451A9A"/>
    <w:rsid w:val="00451DE5"/>
    <w:rsid w:val="00452CAC"/>
    <w:rsid w:val="00453267"/>
    <w:rsid w:val="004542FF"/>
    <w:rsid w:val="004543B3"/>
    <w:rsid w:val="004546F9"/>
    <w:rsid w:val="00454B40"/>
    <w:rsid w:val="00456E87"/>
    <w:rsid w:val="00457565"/>
    <w:rsid w:val="00457B71"/>
    <w:rsid w:val="00460073"/>
    <w:rsid w:val="0046016C"/>
    <w:rsid w:val="0046043B"/>
    <w:rsid w:val="00460A1B"/>
    <w:rsid w:val="00460B18"/>
    <w:rsid w:val="004616EB"/>
    <w:rsid w:val="00463254"/>
    <w:rsid w:val="004633C9"/>
    <w:rsid w:val="004633F0"/>
    <w:rsid w:val="0046470E"/>
    <w:rsid w:val="00465AFE"/>
    <w:rsid w:val="004664E3"/>
    <w:rsid w:val="004669E2"/>
    <w:rsid w:val="00466B7C"/>
    <w:rsid w:val="00466CAD"/>
    <w:rsid w:val="00467102"/>
    <w:rsid w:val="00467295"/>
    <w:rsid w:val="004673E2"/>
    <w:rsid w:val="004674D1"/>
    <w:rsid w:val="0047046E"/>
    <w:rsid w:val="00470C31"/>
    <w:rsid w:val="00471E5F"/>
    <w:rsid w:val="00473367"/>
    <w:rsid w:val="004734D0"/>
    <w:rsid w:val="00473571"/>
    <w:rsid w:val="0047423C"/>
    <w:rsid w:val="004745D1"/>
    <w:rsid w:val="0047556B"/>
    <w:rsid w:val="0047584E"/>
    <w:rsid w:val="00475AE7"/>
    <w:rsid w:val="00476268"/>
    <w:rsid w:val="00476AE4"/>
    <w:rsid w:val="0047766A"/>
    <w:rsid w:val="004776B5"/>
    <w:rsid w:val="00477768"/>
    <w:rsid w:val="00477CA7"/>
    <w:rsid w:val="004803E8"/>
    <w:rsid w:val="00480B6F"/>
    <w:rsid w:val="0048130B"/>
    <w:rsid w:val="004815CE"/>
    <w:rsid w:val="004825DF"/>
    <w:rsid w:val="00483459"/>
    <w:rsid w:val="004846E7"/>
    <w:rsid w:val="00484716"/>
    <w:rsid w:val="00484B2E"/>
    <w:rsid w:val="00484E6F"/>
    <w:rsid w:val="004851C0"/>
    <w:rsid w:val="0048572F"/>
    <w:rsid w:val="00485E90"/>
    <w:rsid w:val="00486562"/>
    <w:rsid w:val="00490B2F"/>
    <w:rsid w:val="00490E01"/>
    <w:rsid w:val="004911DA"/>
    <w:rsid w:val="00491410"/>
    <w:rsid w:val="004924E8"/>
    <w:rsid w:val="00492BC5"/>
    <w:rsid w:val="00492C2E"/>
    <w:rsid w:val="004930BD"/>
    <w:rsid w:val="004939E7"/>
    <w:rsid w:val="00493F2C"/>
    <w:rsid w:val="004953C9"/>
    <w:rsid w:val="004953CA"/>
    <w:rsid w:val="004953E9"/>
    <w:rsid w:val="0049540A"/>
    <w:rsid w:val="00495486"/>
    <w:rsid w:val="00495585"/>
    <w:rsid w:val="004959C3"/>
    <w:rsid w:val="004961A4"/>
    <w:rsid w:val="004964F1"/>
    <w:rsid w:val="0049671D"/>
    <w:rsid w:val="00496CE1"/>
    <w:rsid w:val="00496E43"/>
    <w:rsid w:val="004A0386"/>
    <w:rsid w:val="004A0CEE"/>
    <w:rsid w:val="004A0D3E"/>
    <w:rsid w:val="004A16BC"/>
    <w:rsid w:val="004A1914"/>
    <w:rsid w:val="004A1D6A"/>
    <w:rsid w:val="004A2B94"/>
    <w:rsid w:val="004A2D75"/>
    <w:rsid w:val="004A2D82"/>
    <w:rsid w:val="004A3739"/>
    <w:rsid w:val="004A3867"/>
    <w:rsid w:val="004A3C0B"/>
    <w:rsid w:val="004A4278"/>
    <w:rsid w:val="004A4631"/>
    <w:rsid w:val="004A4930"/>
    <w:rsid w:val="004A4D4C"/>
    <w:rsid w:val="004A535C"/>
    <w:rsid w:val="004A58B8"/>
    <w:rsid w:val="004A5A3F"/>
    <w:rsid w:val="004A64D2"/>
    <w:rsid w:val="004A719E"/>
    <w:rsid w:val="004B035B"/>
    <w:rsid w:val="004B0A92"/>
    <w:rsid w:val="004B1297"/>
    <w:rsid w:val="004B410D"/>
    <w:rsid w:val="004B4848"/>
    <w:rsid w:val="004B51B8"/>
    <w:rsid w:val="004B5ABC"/>
    <w:rsid w:val="004B5DD8"/>
    <w:rsid w:val="004B63DD"/>
    <w:rsid w:val="004B7046"/>
    <w:rsid w:val="004B73FD"/>
    <w:rsid w:val="004B7B35"/>
    <w:rsid w:val="004B7C0C"/>
    <w:rsid w:val="004B7D55"/>
    <w:rsid w:val="004B7F0E"/>
    <w:rsid w:val="004C0460"/>
    <w:rsid w:val="004C067B"/>
    <w:rsid w:val="004C068E"/>
    <w:rsid w:val="004C0C32"/>
    <w:rsid w:val="004C10B1"/>
    <w:rsid w:val="004C1479"/>
    <w:rsid w:val="004C18E1"/>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D0217"/>
    <w:rsid w:val="004D0502"/>
    <w:rsid w:val="004D0984"/>
    <w:rsid w:val="004D2B99"/>
    <w:rsid w:val="004D327C"/>
    <w:rsid w:val="004D3495"/>
    <w:rsid w:val="004D36B1"/>
    <w:rsid w:val="004D44A8"/>
    <w:rsid w:val="004D5240"/>
    <w:rsid w:val="004D5A69"/>
    <w:rsid w:val="004D62A1"/>
    <w:rsid w:val="004D6F90"/>
    <w:rsid w:val="004D765D"/>
    <w:rsid w:val="004D7EBD"/>
    <w:rsid w:val="004E03DC"/>
    <w:rsid w:val="004E0B0B"/>
    <w:rsid w:val="004E0C0F"/>
    <w:rsid w:val="004E1057"/>
    <w:rsid w:val="004E22DC"/>
    <w:rsid w:val="004E2680"/>
    <w:rsid w:val="004E28F9"/>
    <w:rsid w:val="004E30A5"/>
    <w:rsid w:val="004E34F2"/>
    <w:rsid w:val="004E373B"/>
    <w:rsid w:val="004E3861"/>
    <w:rsid w:val="004E45B8"/>
    <w:rsid w:val="004E462E"/>
    <w:rsid w:val="004E49C3"/>
    <w:rsid w:val="004E50FA"/>
    <w:rsid w:val="004E56DC"/>
    <w:rsid w:val="004E5819"/>
    <w:rsid w:val="004E65BF"/>
    <w:rsid w:val="004E67C2"/>
    <w:rsid w:val="004E686B"/>
    <w:rsid w:val="004E6BF8"/>
    <w:rsid w:val="004E76D8"/>
    <w:rsid w:val="004E76F4"/>
    <w:rsid w:val="004E7C8C"/>
    <w:rsid w:val="004F07FE"/>
    <w:rsid w:val="004F08C9"/>
    <w:rsid w:val="004F09BE"/>
    <w:rsid w:val="004F0B4E"/>
    <w:rsid w:val="004F0B6C"/>
    <w:rsid w:val="004F0E70"/>
    <w:rsid w:val="004F0FAF"/>
    <w:rsid w:val="004F1380"/>
    <w:rsid w:val="004F160F"/>
    <w:rsid w:val="004F2078"/>
    <w:rsid w:val="004F4431"/>
    <w:rsid w:val="004F4888"/>
    <w:rsid w:val="004F4C46"/>
    <w:rsid w:val="004F4DA3"/>
    <w:rsid w:val="004F5383"/>
    <w:rsid w:val="004F58CB"/>
    <w:rsid w:val="004F6B58"/>
    <w:rsid w:val="004F6CB0"/>
    <w:rsid w:val="004F72B3"/>
    <w:rsid w:val="004F73D0"/>
    <w:rsid w:val="004F7757"/>
    <w:rsid w:val="00500746"/>
    <w:rsid w:val="00501B30"/>
    <w:rsid w:val="00502E8C"/>
    <w:rsid w:val="00502EB9"/>
    <w:rsid w:val="00503219"/>
    <w:rsid w:val="00503B81"/>
    <w:rsid w:val="00505EB5"/>
    <w:rsid w:val="00506557"/>
    <w:rsid w:val="0050677A"/>
    <w:rsid w:val="00506787"/>
    <w:rsid w:val="005074F8"/>
    <w:rsid w:val="0050774B"/>
    <w:rsid w:val="00507BFF"/>
    <w:rsid w:val="00507F1B"/>
    <w:rsid w:val="005108D8"/>
    <w:rsid w:val="005110E6"/>
    <w:rsid w:val="00511616"/>
    <w:rsid w:val="005116F9"/>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DC7"/>
    <w:rsid w:val="00524584"/>
    <w:rsid w:val="00525C2A"/>
    <w:rsid w:val="00525FD6"/>
    <w:rsid w:val="0052600F"/>
    <w:rsid w:val="005273C2"/>
    <w:rsid w:val="00527B30"/>
    <w:rsid w:val="00527C0C"/>
    <w:rsid w:val="005301CB"/>
    <w:rsid w:val="00530AA3"/>
    <w:rsid w:val="00531248"/>
    <w:rsid w:val="0053178F"/>
    <w:rsid w:val="00531B46"/>
    <w:rsid w:val="00531F2C"/>
    <w:rsid w:val="00532CB7"/>
    <w:rsid w:val="00532FDD"/>
    <w:rsid w:val="005337AA"/>
    <w:rsid w:val="005339A2"/>
    <w:rsid w:val="00534724"/>
    <w:rsid w:val="00534B59"/>
    <w:rsid w:val="005357B1"/>
    <w:rsid w:val="0053597C"/>
    <w:rsid w:val="00536759"/>
    <w:rsid w:val="005367B7"/>
    <w:rsid w:val="00537709"/>
    <w:rsid w:val="00537C62"/>
    <w:rsid w:val="00540101"/>
    <w:rsid w:val="005401EF"/>
    <w:rsid w:val="005402DA"/>
    <w:rsid w:val="005408CA"/>
    <w:rsid w:val="00540C6C"/>
    <w:rsid w:val="00541678"/>
    <w:rsid w:val="00541CF9"/>
    <w:rsid w:val="0054220B"/>
    <w:rsid w:val="00542327"/>
    <w:rsid w:val="005423A1"/>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316B"/>
    <w:rsid w:val="00563F83"/>
    <w:rsid w:val="005641A3"/>
    <w:rsid w:val="00564384"/>
    <w:rsid w:val="005654C4"/>
    <w:rsid w:val="005655C1"/>
    <w:rsid w:val="00565DF7"/>
    <w:rsid w:val="00566AE5"/>
    <w:rsid w:val="005673D9"/>
    <w:rsid w:val="00570386"/>
    <w:rsid w:val="0057096D"/>
    <w:rsid w:val="00570AC8"/>
    <w:rsid w:val="00571127"/>
    <w:rsid w:val="005721D0"/>
    <w:rsid w:val="00572505"/>
    <w:rsid w:val="00573EAF"/>
    <w:rsid w:val="00574235"/>
    <w:rsid w:val="005749ED"/>
    <w:rsid w:val="00574CCC"/>
    <w:rsid w:val="005756B1"/>
    <w:rsid w:val="0057754F"/>
    <w:rsid w:val="00577950"/>
    <w:rsid w:val="00580123"/>
    <w:rsid w:val="00580746"/>
    <w:rsid w:val="00580D12"/>
    <w:rsid w:val="00581342"/>
    <w:rsid w:val="00582809"/>
    <w:rsid w:val="0058324E"/>
    <w:rsid w:val="00583693"/>
    <w:rsid w:val="00586C6A"/>
    <w:rsid w:val="0058798C"/>
    <w:rsid w:val="00587AF2"/>
    <w:rsid w:val="005900FA"/>
    <w:rsid w:val="00591878"/>
    <w:rsid w:val="00592DDE"/>
    <w:rsid w:val="005935A4"/>
    <w:rsid w:val="005948C2"/>
    <w:rsid w:val="005955C4"/>
    <w:rsid w:val="00595838"/>
    <w:rsid w:val="00595DCA"/>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1C3F"/>
    <w:rsid w:val="005B1DEF"/>
    <w:rsid w:val="005B2765"/>
    <w:rsid w:val="005B28BF"/>
    <w:rsid w:val="005B298A"/>
    <w:rsid w:val="005B2C02"/>
    <w:rsid w:val="005B352A"/>
    <w:rsid w:val="005B3535"/>
    <w:rsid w:val="005B35D7"/>
    <w:rsid w:val="005B3641"/>
    <w:rsid w:val="005B392A"/>
    <w:rsid w:val="005B3AA3"/>
    <w:rsid w:val="005B4F12"/>
    <w:rsid w:val="005B50AB"/>
    <w:rsid w:val="005B591A"/>
    <w:rsid w:val="005B6E9A"/>
    <w:rsid w:val="005B6F83"/>
    <w:rsid w:val="005B70B2"/>
    <w:rsid w:val="005B78AD"/>
    <w:rsid w:val="005B7E87"/>
    <w:rsid w:val="005C0738"/>
    <w:rsid w:val="005C0B97"/>
    <w:rsid w:val="005C13D6"/>
    <w:rsid w:val="005C1863"/>
    <w:rsid w:val="005C1A1E"/>
    <w:rsid w:val="005C1CAE"/>
    <w:rsid w:val="005C205F"/>
    <w:rsid w:val="005C21BE"/>
    <w:rsid w:val="005C53C4"/>
    <w:rsid w:val="005C569A"/>
    <w:rsid w:val="005C68CD"/>
    <w:rsid w:val="005C68D4"/>
    <w:rsid w:val="005C74FB"/>
    <w:rsid w:val="005D040C"/>
    <w:rsid w:val="005D0939"/>
    <w:rsid w:val="005D1151"/>
    <w:rsid w:val="005D1468"/>
    <w:rsid w:val="005D1602"/>
    <w:rsid w:val="005D1658"/>
    <w:rsid w:val="005D2DFC"/>
    <w:rsid w:val="005D2E26"/>
    <w:rsid w:val="005D34A0"/>
    <w:rsid w:val="005D38B9"/>
    <w:rsid w:val="005D3CCA"/>
    <w:rsid w:val="005D3DBD"/>
    <w:rsid w:val="005D4C05"/>
    <w:rsid w:val="005D53A3"/>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6DB1"/>
    <w:rsid w:val="005E70C1"/>
    <w:rsid w:val="005E78EA"/>
    <w:rsid w:val="005F0FD7"/>
    <w:rsid w:val="005F1080"/>
    <w:rsid w:val="005F1584"/>
    <w:rsid w:val="005F2909"/>
    <w:rsid w:val="005F2CB1"/>
    <w:rsid w:val="005F3025"/>
    <w:rsid w:val="005F3264"/>
    <w:rsid w:val="005F38EB"/>
    <w:rsid w:val="005F3954"/>
    <w:rsid w:val="005F3E12"/>
    <w:rsid w:val="005F44CB"/>
    <w:rsid w:val="005F5B9C"/>
    <w:rsid w:val="005F5D09"/>
    <w:rsid w:val="005F5EDD"/>
    <w:rsid w:val="005F618C"/>
    <w:rsid w:val="005F639F"/>
    <w:rsid w:val="005F6FFB"/>
    <w:rsid w:val="005F70BD"/>
    <w:rsid w:val="005F733C"/>
    <w:rsid w:val="00600968"/>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73AB"/>
    <w:rsid w:val="00607C21"/>
    <w:rsid w:val="006104AA"/>
    <w:rsid w:val="0061062F"/>
    <w:rsid w:val="00610A3E"/>
    <w:rsid w:val="0061140A"/>
    <w:rsid w:val="00611479"/>
    <w:rsid w:val="006114DD"/>
    <w:rsid w:val="00611B83"/>
    <w:rsid w:val="006122C4"/>
    <w:rsid w:val="00612613"/>
    <w:rsid w:val="00612935"/>
    <w:rsid w:val="00613257"/>
    <w:rsid w:val="00613838"/>
    <w:rsid w:val="00613E15"/>
    <w:rsid w:val="00613FE0"/>
    <w:rsid w:val="00614045"/>
    <w:rsid w:val="00614354"/>
    <w:rsid w:val="00614C07"/>
    <w:rsid w:val="00614D1D"/>
    <w:rsid w:val="00615114"/>
    <w:rsid w:val="006154A1"/>
    <w:rsid w:val="00615550"/>
    <w:rsid w:val="00615E4A"/>
    <w:rsid w:val="00615E72"/>
    <w:rsid w:val="00616333"/>
    <w:rsid w:val="00616772"/>
    <w:rsid w:val="0061733F"/>
    <w:rsid w:val="00617CC8"/>
    <w:rsid w:val="00620023"/>
    <w:rsid w:val="00620264"/>
    <w:rsid w:val="006207E9"/>
    <w:rsid w:val="0062080A"/>
    <w:rsid w:val="00620A71"/>
    <w:rsid w:val="00620D80"/>
    <w:rsid w:val="00620EA6"/>
    <w:rsid w:val="0062121E"/>
    <w:rsid w:val="00621868"/>
    <w:rsid w:val="00621967"/>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762F"/>
    <w:rsid w:val="00630001"/>
    <w:rsid w:val="00630110"/>
    <w:rsid w:val="006311B3"/>
    <w:rsid w:val="00631277"/>
    <w:rsid w:val="00631828"/>
    <w:rsid w:val="00631CA0"/>
    <w:rsid w:val="0063284C"/>
    <w:rsid w:val="00633602"/>
    <w:rsid w:val="00633B6E"/>
    <w:rsid w:val="00635B9B"/>
    <w:rsid w:val="006361BF"/>
    <w:rsid w:val="00636398"/>
    <w:rsid w:val="00636445"/>
    <w:rsid w:val="006368D3"/>
    <w:rsid w:val="00636D97"/>
    <w:rsid w:val="006372B8"/>
    <w:rsid w:val="006377EC"/>
    <w:rsid w:val="00641160"/>
    <w:rsid w:val="0064151F"/>
    <w:rsid w:val="00641533"/>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7BE5"/>
    <w:rsid w:val="00647DF0"/>
    <w:rsid w:val="00650AB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6011D"/>
    <w:rsid w:val="006602F7"/>
    <w:rsid w:val="006605C5"/>
    <w:rsid w:val="006607C0"/>
    <w:rsid w:val="0066082F"/>
    <w:rsid w:val="006610D9"/>
    <w:rsid w:val="006613A6"/>
    <w:rsid w:val="006613E1"/>
    <w:rsid w:val="00661867"/>
    <w:rsid w:val="00661AD6"/>
    <w:rsid w:val="0066236C"/>
    <w:rsid w:val="006627A2"/>
    <w:rsid w:val="00662E28"/>
    <w:rsid w:val="00662F75"/>
    <w:rsid w:val="006634E6"/>
    <w:rsid w:val="006638F0"/>
    <w:rsid w:val="00663AEC"/>
    <w:rsid w:val="00663B1B"/>
    <w:rsid w:val="00663C07"/>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CC3"/>
    <w:rsid w:val="00675C72"/>
    <w:rsid w:val="00676EB6"/>
    <w:rsid w:val="006771F9"/>
    <w:rsid w:val="006776D7"/>
    <w:rsid w:val="00680EB0"/>
    <w:rsid w:val="00681003"/>
    <w:rsid w:val="006817C9"/>
    <w:rsid w:val="006825CB"/>
    <w:rsid w:val="006826C0"/>
    <w:rsid w:val="00683457"/>
    <w:rsid w:val="00683ECE"/>
    <w:rsid w:val="00683F28"/>
    <w:rsid w:val="00684603"/>
    <w:rsid w:val="00684962"/>
    <w:rsid w:val="0068590D"/>
    <w:rsid w:val="00686175"/>
    <w:rsid w:val="006862F5"/>
    <w:rsid w:val="00687048"/>
    <w:rsid w:val="006873D2"/>
    <w:rsid w:val="00687F15"/>
    <w:rsid w:val="00687FFC"/>
    <w:rsid w:val="0069113C"/>
    <w:rsid w:val="006925A7"/>
    <w:rsid w:val="006944EE"/>
    <w:rsid w:val="00694966"/>
    <w:rsid w:val="00694FF7"/>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D29"/>
    <w:rsid w:val="006A53D0"/>
    <w:rsid w:val="006A5DEB"/>
    <w:rsid w:val="006A5E28"/>
    <w:rsid w:val="006A6087"/>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3CA8"/>
    <w:rsid w:val="006B3ECB"/>
    <w:rsid w:val="006B479C"/>
    <w:rsid w:val="006B4F00"/>
    <w:rsid w:val="006B50CF"/>
    <w:rsid w:val="006B51AF"/>
    <w:rsid w:val="006B558A"/>
    <w:rsid w:val="006B5933"/>
    <w:rsid w:val="006B5D7C"/>
    <w:rsid w:val="006B7213"/>
    <w:rsid w:val="006B72B0"/>
    <w:rsid w:val="006C03A9"/>
    <w:rsid w:val="006C03B8"/>
    <w:rsid w:val="006C0876"/>
    <w:rsid w:val="006C59F1"/>
    <w:rsid w:val="006C5BD7"/>
    <w:rsid w:val="006C5EC9"/>
    <w:rsid w:val="006C6059"/>
    <w:rsid w:val="006C7522"/>
    <w:rsid w:val="006C7570"/>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906"/>
    <w:rsid w:val="006E7D3B"/>
    <w:rsid w:val="006F0269"/>
    <w:rsid w:val="006F0626"/>
    <w:rsid w:val="006F13A2"/>
    <w:rsid w:val="006F15D5"/>
    <w:rsid w:val="006F180D"/>
    <w:rsid w:val="006F1B70"/>
    <w:rsid w:val="006F2D2C"/>
    <w:rsid w:val="006F341D"/>
    <w:rsid w:val="006F3ADA"/>
    <w:rsid w:val="006F3CDE"/>
    <w:rsid w:val="006F3CFC"/>
    <w:rsid w:val="006F4D04"/>
    <w:rsid w:val="006F4EF3"/>
    <w:rsid w:val="006F50EB"/>
    <w:rsid w:val="006F5117"/>
    <w:rsid w:val="006F5434"/>
    <w:rsid w:val="006F58D4"/>
    <w:rsid w:val="006F60F4"/>
    <w:rsid w:val="006F6243"/>
    <w:rsid w:val="006F6707"/>
    <w:rsid w:val="006F6945"/>
    <w:rsid w:val="006F710C"/>
    <w:rsid w:val="006F7496"/>
    <w:rsid w:val="006F77B3"/>
    <w:rsid w:val="00700514"/>
    <w:rsid w:val="007007A2"/>
    <w:rsid w:val="00700903"/>
    <w:rsid w:val="00700DF1"/>
    <w:rsid w:val="00700EF5"/>
    <w:rsid w:val="0070220B"/>
    <w:rsid w:val="00702A8C"/>
    <w:rsid w:val="0070326B"/>
    <w:rsid w:val="0070346E"/>
    <w:rsid w:val="007035CE"/>
    <w:rsid w:val="00703B8B"/>
    <w:rsid w:val="00704537"/>
    <w:rsid w:val="00704EDB"/>
    <w:rsid w:val="007052BE"/>
    <w:rsid w:val="007057DD"/>
    <w:rsid w:val="00705D21"/>
    <w:rsid w:val="00706101"/>
    <w:rsid w:val="00707072"/>
    <w:rsid w:val="007071CE"/>
    <w:rsid w:val="00707D61"/>
    <w:rsid w:val="00710A1A"/>
    <w:rsid w:val="007112C6"/>
    <w:rsid w:val="00711572"/>
    <w:rsid w:val="007116EB"/>
    <w:rsid w:val="007121F6"/>
    <w:rsid w:val="00712287"/>
    <w:rsid w:val="00712772"/>
    <w:rsid w:val="00713058"/>
    <w:rsid w:val="007147E5"/>
    <w:rsid w:val="007148D3"/>
    <w:rsid w:val="00714981"/>
    <w:rsid w:val="007153A8"/>
    <w:rsid w:val="00715B9A"/>
    <w:rsid w:val="007171AD"/>
    <w:rsid w:val="0071791A"/>
    <w:rsid w:val="00717DF9"/>
    <w:rsid w:val="00717F53"/>
    <w:rsid w:val="0072047B"/>
    <w:rsid w:val="007204F3"/>
    <w:rsid w:val="007205D7"/>
    <w:rsid w:val="00720CE1"/>
    <w:rsid w:val="0072183E"/>
    <w:rsid w:val="00721BEB"/>
    <w:rsid w:val="00723940"/>
    <w:rsid w:val="007242AB"/>
    <w:rsid w:val="00724729"/>
    <w:rsid w:val="00724AEC"/>
    <w:rsid w:val="0072504C"/>
    <w:rsid w:val="007252F0"/>
    <w:rsid w:val="0072598D"/>
    <w:rsid w:val="00725ABB"/>
    <w:rsid w:val="0072667B"/>
    <w:rsid w:val="00726EA6"/>
    <w:rsid w:val="00727208"/>
    <w:rsid w:val="0072763C"/>
    <w:rsid w:val="00727680"/>
    <w:rsid w:val="007278D4"/>
    <w:rsid w:val="0073103F"/>
    <w:rsid w:val="00731854"/>
    <w:rsid w:val="00731AA7"/>
    <w:rsid w:val="00731D77"/>
    <w:rsid w:val="00731E43"/>
    <w:rsid w:val="00731ED8"/>
    <w:rsid w:val="007324E5"/>
    <w:rsid w:val="007328A1"/>
    <w:rsid w:val="00732912"/>
    <w:rsid w:val="00732975"/>
    <w:rsid w:val="007348B1"/>
    <w:rsid w:val="00734B3F"/>
    <w:rsid w:val="0073506F"/>
    <w:rsid w:val="00735A9A"/>
    <w:rsid w:val="007362A6"/>
    <w:rsid w:val="0073654B"/>
    <w:rsid w:val="007367A8"/>
    <w:rsid w:val="00736A28"/>
    <w:rsid w:val="00736B8F"/>
    <w:rsid w:val="00736D7D"/>
    <w:rsid w:val="00737C2C"/>
    <w:rsid w:val="007409D3"/>
    <w:rsid w:val="00740E58"/>
    <w:rsid w:val="00741DF3"/>
    <w:rsid w:val="007423AE"/>
    <w:rsid w:val="00742516"/>
    <w:rsid w:val="007441A2"/>
    <w:rsid w:val="007445A0"/>
    <w:rsid w:val="0074524B"/>
    <w:rsid w:val="0074612B"/>
    <w:rsid w:val="007461F1"/>
    <w:rsid w:val="00746793"/>
    <w:rsid w:val="00747085"/>
    <w:rsid w:val="00747813"/>
    <w:rsid w:val="00747D8B"/>
    <w:rsid w:val="00750343"/>
    <w:rsid w:val="00750360"/>
    <w:rsid w:val="00750836"/>
    <w:rsid w:val="00750B82"/>
    <w:rsid w:val="0075120B"/>
    <w:rsid w:val="00751228"/>
    <w:rsid w:val="00751794"/>
    <w:rsid w:val="00753141"/>
    <w:rsid w:val="0075326A"/>
    <w:rsid w:val="00753329"/>
    <w:rsid w:val="007534F2"/>
    <w:rsid w:val="007535A8"/>
    <w:rsid w:val="00754882"/>
    <w:rsid w:val="00755740"/>
    <w:rsid w:val="007557EE"/>
    <w:rsid w:val="0075584C"/>
    <w:rsid w:val="00755D21"/>
    <w:rsid w:val="00756844"/>
    <w:rsid w:val="007571E1"/>
    <w:rsid w:val="007604B2"/>
    <w:rsid w:val="0076091D"/>
    <w:rsid w:val="00760C60"/>
    <w:rsid w:val="0076113E"/>
    <w:rsid w:val="00761464"/>
    <w:rsid w:val="00761780"/>
    <w:rsid w:val="007621CD"/>
    <w:rsid w:val="007629A0"/>
    <w:rsid w:val="00762F44"/>
    <w:rsid w:val="00763DD1"/>
    <w:rsid w:val="00763DDC"/>
    <w:rsid w:val="00764393"/>
    <w:rsid w:val="0076473C"/>
    <w:rsid w:val="00765281"/>
    <w:rsid w:val="00765345"/>
    <w:rsid w:val="00765ADE"/>
    <w:rsid w:val="00766080"/>
    <w:rsid w:val="0076649B"/>
    <w:rsid w:val="00766513"/>
    <w:rsid w:val="00766708"/>
    <w:rsid w:val="00766BAD"/>
    <w:rsid w:val="00766C3F"/>
    <w:rsid w:val="0076755C"/>
    <w:rsid w:val="00770FC5"/>
    <w:rsid w:val="007717D8"/>
    <w:rsid w:val="00771B5B"/>
    <w:rsid w:val="0077283F"/>
    <w:rsid w:val="00772C87"/>
    <w:rsid w:val="007730BD"/>
    <w:rsid w:val="0077392F"/>
    <w:rsid w:val="007745F0"/>
    <w:rsid w:val="00775413"/>
    <w:rsid w:val="007755F2"/>
    <w:rsid w:val="007759A7"/>
    <w:rsid w:val="00775B19"/>
    <w:rsid w:val="00776784"/>
    <w:rsid w:val="00776971"/>
    <w:rsid w:val="007779CF"/>
    <w:rsid w:val="0078177E"/>
    <w:rsid w:val="00781F3F"/>
    <w:rsid w:val="007822A3"/>
    <w:rsid w:val="00782D2C"/>
    <w:rsid w:val="0078304C"/>
    <w:rsid w:val="00783673"/>
    <w:rsid w:val="007840A6"/>
    <w:rsid w:val="0078466D"/>
    <w:rsid w:val="00784727"/>
    <w:rsid w:val="00785243"/>
    <w:rsid w:val="007853E1"/>
    <w:rsid w:val="00785490"/>
    <w:rsid w:val="00785750"/>
    <w:rsid w:val="007858ED"/>
    <w:rsid w:val="00785AB3"/>
    <w:rsid w:val="00785B5F"/>
    <w:rsid w:val="0078648D"/>
    <w:rsid w:val="007865DC"/>
    <w:rsid w:val="007877E8"/>
    <w:rsid w:val="00790047"/>
    <w:rsid w:val="007904C6"/>
    <w:rsid w:val="0079071C"/>
    <w:rsid w:val="00790D91"/>
    <w:rsid w:val="00791BE1"/>
    <w:rsid w:val="007925EA"/>
    <w:rsid w:val="00792C16"/>
    <w:rsid w:val="00792E6A"/>
    <w:rsid w:val="00793454"/>
    <w:rsid w:val="00793548"/>
    <w:rsid w:val="0079397F"/>
    <w:rsid w:val="00793A10"/>
    <w:rsid w:val="00793CD8"/>
    <w:rsid w:val="00794288"/>
    <w:rsid w:val="0079537F"/>
    <w:rsid w:val="00795BAB"/>
    <w:rsid w:val="00795C92"/>
    <w:rsid w:val="00795E63"/>
    <w:rsid w:val="0079608F"/>
    <w:rsid w:val="00796231"/>
    <w:rsid w:val="00796285"/>
    <w:rsid w:val="00797D3D"/>
    <w:rsid w:val="007A08E5"/>
    <w:rsid w:val="007A0B5C"/>
    <w:rsid w:val="007A0FA5"/>
    <w:rsid w:val="007A1045"/>
    <w:rsid w:val="007A155E"/>
    <w:rsid w:val="007A1CB3"/>
    <w:rsid w:val="007A2035"/>
    <w:rsid w:val="007A2395"/>
    <w:rsid w:val="007A25DB"/>
    <w:rsid w:val="007A2BD9"/>
    <w:rsid w:val="007A306F"/>
    <w:rsid w:val="007A43A6"/>
    <w:rsid w:val="007A569E"/>
    <w:rsid w:val="007A58A6"/>
    <w:rsid w:val="007A5BFD"/>
    <w:rsid w:val="007A5C98"/>
    <w:rsid w:val="007A6C74"/>
    <w:rsid w:val="007A6E94"/>
    <w:rsid w:val="007A6FB5"/>
    <w:rsid w:val="007A7152"/>
    <w:rsid w:val="007A72D7"/>
    <w:rsid w:val="007A7421"/>
    <w:rsid w:val="007A797B"/>
    <w:rsid w:val="007B1A6E"/>
    <w:rsid w:val="007B2D1A"/>
    <w:rsid w:val="007B3D2D"/>
    <w:rsid w:val="007B3D74"/>
    <w:rsid w:val="007B46AB"/>
    <w:rsid w:val="007B50AE"/>
    <w:rsid w:val="007B51DF"/>
    <w:rsid w:val="007B53E1"/>
    <w:rsid w:val="007B60EF"/>
    <w:rsid w:val="007B6980"/>
    <w:rsid w:val="007B7CBD"/>
    <w:rsid w:val="007B7F03"/>
    <w:rsid w:val="007C03A3"/>
    <w:rsid w:val="007C05DD"/>
    <w:rsid w:val="007C0E7B"/>
    <w:rsid w:val="007C1135"/>
    <w:rsid w:val="007C245C"/>
    <w:rsid w:val="007C3D18"/>
    <w:rsid w:val="007C4CA9"/>
    <w:rsid w:val="007C54AD"/>
    <w:rsid w:val="007C60BF"/>
    <w:rsid w:val="007C6930"/>
    <w:rsid w:val="007C6A07"/>
    <w:rsid w:val="007C6DB7"/>
    <w:rsid w:val="007C6EA7"/>
    <w:rsid w:val="007C6F01"/>
    <w:rsid w:val="007C75A1"/>
    <w:rsid w:val="007C77A5"/>
    <w:rsid w:val="007C7AAD"/>
    <w:rsid w:val="007D04E5"/>
    <w:rsid w:val="007D1A61"/>
    <w:rsid w:val="007D2859"/>
    <w:rsid w:val="007D290A"/>
    <w:rsid w:val="007D36C5"/>
    <w:rsid w:val="007D36ED"/>
    <w:rsid w:val="007D3819"/>
    <w:rsid w:val="007D38DC"/>
    <w:rsid w:val="007D3F8D"/>
    <w:rsid w:val="007D501D"/>
    <w:rsid w:val="007D57C0"/>
    <w:rsid w:val="007D5901"/>
    <w:rsid w:val="007D596A"/>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91"/>
    <w:rsid w:val="007E74A2"/>
    <w:rsid w:val="007E7F37"/>
    <w:rsid w:val="007F0E89"/>
    <w:rsid w:val="007F1ABB"/>
    <w:rsid w:val="007F2656"/>
    <w:rsid w:val="007F28BB"/>
    <w:rsid w:val="007F2E75"/>
    <w:rsid w:val="007F3E3C"/>
    <w:rsid w:val="007F4F70"/>
    <w:rsid w:val="007F5F27"/>
    <w:rsid w:val="008019F1"/>
    <w:rsid w:val="00802A25"/>
    <w:rsid w:val="008031A2"/>
    <w:rsid w:val="00803305"/>
    <w:rsid w:val="00803FAE"/>
    <w:rsid w:val="00804366"/>
    <w:rsid w:val="0080476A"/>
    <w:rsid w:val="00804852"/>
    <w:rsid w:val="00804AB2"/>
    <w:rsid w:val="0080545F"/>
    <w:rsid w:val="0080605F"/>
    <w:rsid w:val="008067B9"/>
    <w:rsid w:val="00806B00"/>
    <w:rsid w:val="00806DF4"/>
    <w:rsid w:val="00807471"/>
    <w:rsid w:val="00807483"/>
    <w:rsid w:val="00807786"/>
    <w:rsid w:val="00807A0D"/>
    <w:rsid w:val="008109A9"/>
    <w:rsid w:val="00811FCB"/>
    <w:rsid w:val="0081247D"/>
    <w:rsid w:val="0081260F"/>
    <w:rsid w:val="008128FB"/>
    <w:rsid w:val="00812D56"/>
    <w:rsid w:val="0081520B"/>
    <w:rsid w:val="008154DC"/>
    <w:rsid w:val="008155FF"/>
    <w:rsid w:val="00815870"/>
    <w:rsid w:val="008158D6"/>
    <w:rsid w:val="00817196"/>
    <w:rsid w:val="0081748C"/>
    <w:rsid w:val="00817D84"/>
    <w:rsid w:val="008202E9"/>
    <w:rsid w:val="0082166D"/>
    <w:rsid w:val="00822BB4"/>
    <w:rsid w:val="00822C90"/>
    <w:rsid w:val="0082300E"/>
    <w:rsid w:val="008235DB"/>
    <w:rsid w:val="00823AE7"/>
    <w:rsid w:val="00823E55"/>
    <w:rsid w:val="00824AA2"/>
    <w:rsid w:val="00824AB4"/>
    <w:rsid w:val="00825C42"/>
    <w:rsid w:val="00825D25"/>
    <w:rsid w:val="0082691B"/>
    <w:rsid w:val="00827107"/>
    <w:rsid w:val="0082781D"/>
    <w:rsid w:val="00827A37"/>
    <w:rsid w:val="00827D6F"/>
    <w:rsid w:val="00830026"/>
    <w:rsid w:val="00830668"/>
    <w:rsid w:val="00830E5C"/>
    <w:rsid w:val="008314AB"/>
    <w:rsid w:val="00831AC8"/>
    <w:rsid w:val="00831CBA"/>
    <w:rsid w:val="008327F9"/>
    <w:rsid w:val="00832B19"/>
    <w:rsid w:val="00833AFB"/>
    <w:rsid w:val="008343C0"/>
    <w:rsid w:val="00834A16"/>
    <w:rsid w:val="00834F3F"/>
    <w:rsid w:val="008376AC"/>
    <w:rsid w:val="00840015"/>
    <w:rsid w:val="0084220C"/>
    <w:rsid w:val="00842571"/>
    <w:rsid w:val="00842673"/>
    <w:rsid w:val="00842AF0"/>
    <w:rsid w:val="00842B04"/>
    <w:rsid w:val="00843B61"/>
    <w:rsid w:val="00843D57"/>
    <w:rsid w:val="0084426F"/>
    <w:rsid w:val="008443C2"/>
    <w:rsid w:val="008444E8"/>
    <w:rsid w:val="008444F4"/>
    <w:rsid w:val="00844795"/>
    <w:rsid w:val="00844E80"/>
    <w:rsid w:val="0084622E"/>
    <w:rsid w:val="008464E7"/>
    <w:rsid w:val="008466AC"/>
    <w:rsid w:val="0084678E"/>
    <w:rsid w:val="0084684C"/>
    <w:rsid w:val="00846FD4"/>
    <w:rsid w:val="00846FE7"/>
    <w:rsid w:val="00847296"/>
    <w:rsid w:val="00847529"/>
    <w:rsid w:val="00847DE4"/>
    <w:rsid w:val="008513DE"/>
    <w:rsid w:val="00851D43"/>
    <w:rsid w:val="00852073"/>
    <w:rsid w:val="0085353A"/>
    <w:rsid w:val="00853AD0"/>
    <w:rsid w:val="00853EFC"/>
    <w:rsid w:val="0085417D"/>
    <w:rsid w:val="00854F97"/>
    <w:rsid w:val="00856850"/>
    <w:rsid w:val="00856911"/>
    <w:rsid w:val="00857DF0"/>
    <w:rsid w:val="0086037A"/>
    <w:rsid w:val="00860B32"/>
    <w:rsid w:val="00862D34"/>
    <w:rsid w:val="008635B4"/>
    <w:rsid w:val="00863D92"/>
    <w:rsid w:val="008641FC"/>
    <w:rsid w:val="008646B4"/>
    <w:rsid w:val="0086479A"/>
    <w:rsid w:val="00864BEB"/>
    <w:rsid w:val="00866925"/>
    <w:rsid w:val="008669ED"/>
    <w:rsid w:val="008677FD"/>
    <w:rsid w:val="00867EB1"/>
    <w:rsid w:val="008706D4"/>
    <w:rsid w:val="00870C99"/>
    <w:rsid w:val="00870F8A"/>
    <w:rsid w:val="008710A5"/>
    <w:rsid w:val="008719A4"/>
    <w:rsid w:val="00871D23"/>
    <w:rsid w:val="00872DEB"/>
    <w:rsid w:val="00874312"/>
    <w:rsid w:val="0087437C"/>
    <w:rsid w:val="00875053"/>
    <w:rsid w:val="00875CD7"/>
    <w:rsid w:val="00875F1F"/>
    <w:rsid w:val="0087673B"/>
    <w:rsid w:val="00876825"/>
    <w:rsid w:val="00876874"/>
    <w:rsid w:val="00876B4D"/>
    <w:rsid w:val="00876F4F"/>
    <w:rsid w:val="008774FE"/>
    <w:rsid w:val="00877E2D"/>
    <w:rsid w:val="00877F18"/>
    <w:rsid w:val="008805A3"/>
    <w:rsid w:val="008816BA"/>
    <w:rsid w:val="00881945"/>
    <w:rsid w:val="00881AED"/>
    <w:rsid w:val="00881C58"/>
    <w:rsid w:val="00883073"/>
    <w:rsid w:val="00883EE4"/>
    <w:rsid w:val="00884C2E"/>
    <w:rsid w:val="00885C73"/>
    <w:rsid w:val="00885F4F"/>
    <w:rsid w:val="008869CA"/>
    <w:rsid w:val="00886CCF"/>
    <w:rsid w:val="0088727B"/>
    <w:rsid w:val="00890B94"/>
    <w:rsid w:val="00890CE3"/>
    <w:rsid w:val="00890D4B"/>
    <w:rsid w:val="00891080"/>
    <w:rsid w:val="00891359"/>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710B"/>
    <w:rsid w:val="00897392"/>
    <w:rsid w:val="00897ABD"/>
    <w:rsid w:val="00897E1B"/>
    <w:rsid w:val="008A06DD"/>
    <w:rsid w:val="008A09DF"/>
    <w:rsid w:val="008A0FB1"/>
    <w:rsid w:val="008A21FF"/>
    <w:rsid w:val="008A231F"/>
    <w:rsid w:val="008A2CE2"/>
    <w:rsid w:val="008A30AC"/>
    <w:rsid w:val="008A3728"/>
    <w:rsid w:val="008A44B8"/>
    <w:rsid w:val="008A4CDF"/>
    <w:rsid w:val="008A51A8"/>
    <w:rsid w:val="008A54C7"/>
    <w:rsid w:val="008A76F6"/>
    <w:rsid w:val="008A770E"/>
    <w:rsid w:val="008A77D8"/>
    <w:rsid w:val="008B0362"/>
    <w:rsid w:val="008B0483"/>
    <w:rsid w:val="008B07C3"/>
    <w:rsid w:val="008B07C9"/>
    <w:rsid w:val="008B0F38"/>
    <w:rsid w:val="008B120C"/>
    <w:rsid w:val="008B1EBB"/>
    <w:rsid w:val="008B2193"/>
    <w:rsid w:val="008B3C79"/>
    <w:rsid w:val="008B46F0"/>
    <w:rsid w:val="008B4992"/>
    <w:rsid w:val="008B4AD9"/>
    <w:rsid w:val="008B4FE4"/>
    <w:rsid w:val="008B4FE6"/>
    <w:rsid w:val="008B51A0"/>
    <w:rsid w:val="008B592A"/>
    <w:rsid w:val="008B5933"/>
    <w:rsid w:val="008B5A71"/>
    <w:rsid w:val="008B5AAC"/>
    <w:rsid w:val="008B5E09"/>
    <w:rsid w:val="008B6EF7"/>
    <w:rsid w:val="008B7381"/>
    <w:rsid w:val="008B7732"/>
    <w:rsid w:val="008B77D1"/>
    <w:rsid w:val="008B7B5C"/>
    <w:rsid w:val="008C02BD"/>
    <w:rsid w:val="008C0AD9"/>
    <w:rsid w:val="008C0C99"/>
    <w:rsid w:val="008C1482"/>
    <w:rsid w:val="008C2017"/>
    <w:rsid w:val="008C3FD7"/>
    <w:rsid w:val="008C477E"/>
    <w:rsid w:val="008C4958"/>
    <w:rsid w:val="008C4BAA"/>
    <w:rsid w:val="008C6AE8"/>
    <w:rsid w:val="008C6CAC"/>
    <w:rsid w:val="008C7307"/>
    <w:rsid w:val="008C7573"/>
    <w:rsid w:val="008C7CB5"/>
    <w:rsid w:val="008D03F2"/>
    <w:rsid w:val="008D05B0"/>
    <w:rsid w:val="008D0606"/>
    <w:rsid w:val="008D1909"/>
    <w:rsid w:val="008D193C"/>
    <w:rsid w:val="008D2766"/>
    <w:rsid w:val="008D3464"/>
    <w:rsid w:val="008D34F1"/>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978"/>
    <w:rsid w:val="008E3F1A"/>
    <w:rsid w:val="008E4517"/>
    <w:rsid w:val="008E4526"/>
    <w:rsid w:val="008E4A09"/>
    <w:rsid w:val="008E56E8"/>
    <w:rsid w:val="008E5BAB"/>
    <w:rsid w:val="008E6328"/>
    <w:rsid w:val="008E6434"/>
    <w:rsid w:val="008E79BF"/>
    <w:rsid w:val="008E7D69"/>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899"/>
    <w:rsid w:val="008F62F2"/>
    <w:rsid w:val="008F6494"/>
    <w:rsid w:val="008F6860"/>
    <w:rsid w:val="00900AE5"/>
    <w:rsid w:val="0090114E"/>
    <w:rsid w:val="00901BB8"/>
    <w:rsid w:val="00902350"/>
    <w:rsid w:val="0090336B"/>
    <w:rsid w:val="00903AA0"/>
    <w:rsid w:val="00903DEC"/>
    <w:rsid w:val="00904193"/>
    <w:rsid w:val="00904437"/>
    <w:rsid w:val="00904A3D"/>
    <w:rsid w:val="00904F44"/>
    <w:rsid w:val="009053AA"/>
    <w:rsid w:val="00906397"/>
    <w:rsid w:val="00906762"/>
    <w:rsid w:val="00906939"/>
    <w:rsid w:val="009079AC"/>
    <w:rsid w:val="0091009D"/>
    <w:rsid w:val="009109B5"/>
    <w:rsid w:val="00910B7D"/>
    <w:rsid w:val="00911DFB"/>
    <w:rsid w:val="00913589"/>
    <w:rsid w:val="009137DB"/>
    <w:rsid w:val="009139D9"/>
    <w:rsid w:val="00913F9E"/>
    <w:rsid w:val="009144EF"/>
    <w:rsid w:val="00914AD8"/>
    <w:rsid w:val="00914DB8"/>
    <w:rsid w:val="00914E5A"/>
    <w:rsid w:val="00915CED"/>
    <w:rsid w:val="00915EB5"/>
    <w:rsid w:val="00916079"/>
    <w:rsid w:val="0091636E"/>
    <w:rsid w:val="00916A2C"/>
    <w:rsid w:val="00917580"/>
    <w:rsid w:val="00917596"/>
    <w:rsid w:val="00917620"/>
    <w:rsid w:val="009179E8"/>
    <w:rsid w:val="00917CE9"/>
    <w:rsid w:val="00920256"/>
    <w:rsid w:val="00920BE4"/>
    <w:rsid w:val="00920BF2"/>
    <w:rsid w:val="00920D6F"/>
    <w:rsid w:val="009216BD"/>
    <w:rsid w:val="00922010"/>
    <w:rsid w:val="00922EA6"/>
    <w:rsid w:val="00922EA8"/>
    <w:rsid w:val="00923EE1"/>
    <w:rsid w:val="00924208"/>
    <w:rsid w:val="009243EF"/>
    <w:rsid w:val="00924CA1"/>
    <w:rsid w:val="0092537F"/>
    <w:rsid w:val="009256CA"/>
    <w:rsid w:val="00925B07"/>
    <w:rsid w:val="009261ED"/>
    <w:rsid w:val="009262F0"/>
    <w:rsid w:val="00926E1A"/>
    <w:rsid w:val="009271F5"/>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6039"/>
    <w:rsid w:val="009368F3"/>
    <w:rsid w:val="00936EEE"/>
    <w:rsid w:val="00936F33"/>
    <w:rsid w:val="009376CA"/>
    <w:rsid w:val="009379EC"/>
    <w:rsid w:val="009407B1"/>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945"/>
    <w:rsid w:val="00947099"/>
    <w:rsid w:val="009471F4"/>
    <w:rsid w:val="00947713"/>
    <w:rsid w:val="0095002C"/>
    <w:rsid w:val="009501D9"/>
    <w:rsid w:val="00950210"/>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6597"/>
    <w:rsid w:val="0095681E"/>
    <w:rsid w:val="009572D4"/>
    <w:rsid w:val="00960035"/>
    <w:rsid w:val="0096099C"/>
    <w:rsid w:val="00960AAD"/>
    <w:rsid w:val="00961921"/>
    <w:rsid w:val="009619F7"/>
    <w:rsid w:val="00961FF7"/>
    <w:rsid w:val="00962056"/>
    <w:rsid w:val="00962950"/>
    <w:rsid w:val="00962F2C"/>
    <w:rsid w:val="009636BB"/>
    <w:rsid w:val="00963B02"/>
    <w:rsid w:val="0096430A"/>
    <w:rsid w:val="00964999"/>
    <w:rsid w:val="0096554B"/>
    <w:rsid w:val="0096583D"/>
    <w:rsid w:val="0096584A"/>
    <w:rsid w:val="009659AE"/>
    <w:rsid w:val="00965FD3"/>
    <w:rsid w:val="009662FC"/>
    <w:rsid w:val="009664E2"/>
    <w:rsid w:val="009668C9"/>
    <w:rsid w:val="00966986"/>
    <w:rsid w:val="009673EE"/>
    <w:rsid w:val="0097031C"/>
    <w:rsid w:val="00970818"/>
    <w:rsid w:val="00970AF0"/>
    <w:rsid w:val="00971ABA"/>
    <w:rsid w:val="00971EFE"/>
    <w:rsid w:val="00971F08"/>
    <w:rsid w:val="009735D1"/>
    <w:rsid w:val="009742D3"/>
    <w:rsid w:val="00975C0E"/>
    <w:rsid w:val="0097603D"/>
    <w:rsid w:val="00976949"/>
    <w:rsid w:val="00980477"/>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ECF"/>
    <w:rsid w:val="009905A4"/>
    <w:rsid w:val="00990630"/>
    <w:rsid w:val="00991438"/>
    <w:rsid w:val="00991660"/>
    <w:rsid w:val="00991761"/>
    <w:rsid w:val="00992355"/>
    <w:rsid w:val="009933F4"/>
    <w:rsid w:val="00993BF0"/>
    <w:rsid w:val="00993E64"/>
    <w:rsid w:val="0099492C"/>
    <w:rsid w:val="00994B33"/>
    <w:rsid w:val="00994DCA"/>
    <w:rsid w:val="009958F5"/>
    <w:rsid w:val="009960EC"/>
    <w:rsid w:val="00996212"/>
    <w:rsid w:val="009969C4"/>
    <w:rsid w:val="0099706A"/>
    <w:rsid w:val="0099707B"/>
    <w:rsid w:val="009970DD"/>
    <w:rsid w:val="0099740A"/>
    <w:rsid w:val="009A0AAA"/>
    <w:rsid w:val="009A0C85"/>
    <w:rsid w:val="009A0FBA"/>
    <w:rsid w:val="009A1601"/>
    <w:rsid w:val="009A1A1B"/>
    <w:rsid w:val="009A2B59"/>
    <w:rsid w:val="009A2E6C"/>
    <w:rsid w:val="009A3419"/>
    <w:rsid w:val="009A3874"/>
    <w:rsid w:val="009A38BD"/>
    <w:rsid w:val="009A41EA"/>
    <w:rsid w:val="009A44E2"/>
    <w:rsid w:val="009A44ED"/>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3561"/>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0906"/>
    <w:rsid w:val="009C1F87"/>
    <w:rsid w:val="009C2315"/>
    <w:rsid w:val="009C2D8F"/>
    <w:rsid w:val="009C32F6"/>
    <w:rsid w:val="009C37A7"/>
    <w:rsid w:val="009C3824"/>
    <w:rsid w:val="009C403E"/>
    <w:rsid w:val="009C447F"/>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10C"/>
    <w:rsid w:val="009E14E0"/>
    <w:rsid w:val="009E1D6D"/>
    <w:rsid w:val="009E264E"/>
    <w:rsid w:val="009E265C"/>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0310"/>
    <w:rsid w:val="00A013BE"/>
    <w:rsid w:val="00A01D01"/>
    <w:rsid w:val="00A02A06"/>
    <w:rsid w:val="00A03CAD"/>
    <w:rsid w:val="00A048A8"/>
    <w:rsid w:val="00A04F49"/>
    <w:rsid w:val="00A0528D"/>
    <w:rsid w:val="00A0647F"/>
    <w:rsid w:val="00A06AB7"/>
    <w:rsid w:val="00A06F5C"/>
    <w:rsid w:val="00A07F6B"/>
    <w:rsid w:val="00A108F2"/>
    <w:rsid w:val="00A118CC"/>
    <w:rsid w:val="00A11B6D"/>
    <w:rsid w:val="00A11F58"/>
    <w:rsid w:val="00A12754"/>
    <w:rsid w:val="00A1305A"/>
    <w:rsid w:val="00A13289"/>
    <w:rsid w:val="00A13BAC"/>
    <w:rsid w:val="00A13E54"/>
    <w:rsid w:val="00A13E76"/>
    <w:rsid w:val="00A15993"/>
    <w:rsid w:val="00A15A3B"/>
    <w:rsid w:val="00A17F63"/>
    <w:rsid w:val="00A2012C"/>
    <w:rsid w:val="00A2052C"/>
    <w:rsid w:val="00A20790"/>
    <w:rsid w:val="00A2079E"/>
    <w:rsid w:val="00A216D7"/>
    <w:rsid w:val="00A2193B"/>
    <w:rsid w:val="00A21CF6"/>
    <w:rsid w:val="00A2351A"/>
    <w:rsid w:val="00A23614"/>
    <w:rsid w:val="00A2404A"/>
    <w:rsid w:val="00A24874"/>
    <w:rsid w:val="00A24925"/>
    <w:rsid w:val="00A24D15"/>
    <w:rsid w:val="00A24D1A"/>
    <w:rsid w:val="00A25532"/>
    <w:rsid w:val="00A256E1"/>
    <w:rsid w:val="00A2617A"/>
    <w:rsid w:val="00A26439"/>
    <w:rsid w:val="00A264A9"/>
    <w:rsid w:val="00A276BA"/>
    <w:rsid w:val="00A27785"/>
    <w:rsid w:val="00A27BEC"/>
    <w:rsid w:val="00A30187"/>
    <w:rsid w:val="00A312F5"/>
    <w:rsid w:val="00A31702"/>
    <w:rsid w:val="00A31D75"/>
    <w:rsid w:val="00A31E26"/>
    <w:rsid w:val="00A32B67"/>
    <w:rsid w:val="00A334D4"/>
    <w:rsid w:val="00A33BD8"/>
    <w:rsid w:val="00A33C8D"/>
    <w:rsid w:val="00A33EAD"/>
    <w:rsid w:val="00A3448A"/>
    <w:rsid w:val="00A348B9"/>
    <w:rsid w:val="00A355EC"/>
    <w:rsid w:val="00A36297"/>
    <w:rsid w:val="00A364F9"/>
    <w:rsid w:val="00A36FBC"/>
    <w:rsid w:val="00A400FB"/>
    <w:rsid w:val="00A40205"/>
    <w:rsid w:val="00A405D4"/>
    <w:rsid w:val="00A406FE"/>
    <w:rsid w:val="00A40770"/>
    <w:rsid w:val="00A408C0"/>
    <w:rsid w:val="00A416A9"/>
    <w:rsid w:val="00A41E2B"/>
    <w:rsid w:val="00A4288F"/>
    <w:rsid w:val="00A43252"/>
    <w:rsid w:val="00A434F5"/>
    <w:rsid w:val="00A4469B"/>
    <w:rsid w:val="00A44899"/>
    <w:rsid w:val="00A44F0D"/>
    <w:rsid w:val="00A45B74"/>
    <w:rsid w:val="00A45BA9"/>
    <w:rsid w:val="00A46413"/>
    <w:rsid w:val="00A464F8"/>
    <w:rsid w:val="00A46F59"/>
    <w:rsid w:val="00A47040"/>
    <w:rsid w:val="00A504B2"/>
    <w:rsid w:val="00A50AF0"/>
    <w:rsid w:val="00A50F57"/>
    <w:rsid w:val="00A515F8"/>
    <w:rsid w:val="00A51BD4"/>
    <w:rsid w:val="00A51FE7"/>
    <w:rsid w:val="00A520B7"/>
    <w:rsid w:val="00A52E1D"/>
    <w:rsid w:val="00A52F08"/>
    <w:rsid w:val="00A52FDC"/>
    <w:rsid w:val="00A54867"/>
    <w:rsid w:val="00A54D7B"/>
    <w:rsid w:val="00A553BE"/>
    <w:rsid w:val="00A56170"/>
    <w:rsid w:val="00A57354"/>
    <w:rsid w:val="00A577CD"/>
    <w:rsid w:val="00A57CF3"/>
    <w:rsid w:val="00A57D03"/>
    <w:rsid w:val="00A60557"/>
    <w:rsid w:val="00A60A85"/>
    <w:rsid w:val="00A61499"/>
    <w:rsid w:val="00A61547"/>
    <w:rsid w:val="00A61832"/>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F55"/>
    <w:rsid w:val="00A6726E"/>
    <w:rsid w:val="00A67E6C"/>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1D4"/>
    <w:rsid w:val="00A7719B"/>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14C"/>
    <w:rsid w:val="00A90788"/>
    <w:rsid w:val="00A90ABC"/>
    <w:rsid w:val="00A90DE2"/>
    <w:rsid w:val="00A90E97"/>
    <w:rsid w:val="00A90EDA"/>
    <w:rsid w:val="00A918DC"/>
    <w:rsid w:val="00A92380"/>
    <w:rsid w:val="00A92879"/>
    <w:rsid w:val="00A92C71"/>
    <w:rsid w:val="00A92DB1"/>
    <w:rsid w:val="00A939E7"/>
    <w:rsid w:val="00A93B55"/>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51D6"/>
    <w:rsid w:val="00AA5523"/>
    <w:rsid w:val="00AA590F"/>
    <w:rsid w:val="00AA59CD"/>
    <w:rsid w:val="00AA5FCA"/>
    <w:rsid w:val="00AA6003"/>
    <w:rsid w:val="00AA66BE"/>
    <w:rsid w:val="00AA6B1E"/>
    <w:rsid w:val="00AA773A"/>
    <w:rsid w:val="00AB0BC8"/>
    <w:rsid w:val="00AB11CA"/>
    <w:rsid w:val="00AB14D9"/>
    <w:rsid w:val="00AB18FF"/>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ED8"/>
    <w:rsid w:val="00AC1352"/>
    <w:rsid w:val="00AC13FE"/>
    <w:rsid w:val="00AC1BAD"/>
    <w:rsid w:val="00AC2570"/>
    <w:rsid w:val="00AC2ECD"/>
    <w:rsid w:val="00AC3119"/>
    <w:rsid w:val="00AC3184"/>
    <w:rsid w:val="00AC49FB"/>
    <w:rsid w:val="00AC550E"/>
    <w:rsid w:val="00AC5A10"/>
    <w:rsid w:val="00AC5E0E"/>
    <w:rsid w:val="00AC7AB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77A7"/>
    <w:rsid w:val="00AD7B16"/>
    <w:rsid w:val="00AD7C79"/>
    <w:rsid w:val="00AE021B"/>
    <w:rsid w:val="00AE02A8"/>
    <w:rsid w:val="00AE06C3"/>
    <w:rsid w:val="00AE0821"/>
    <w:rsid w:val="00AE1661"/>
    <w:rsid w:val="00AE171F"/>
    <w:rsid w:val="00AE27AC"/>
    <w:rsid w:val="00AE2CF3"/>
    <w:rsid w:val="00AE2EBA"/>
    <w:rsid w:val="00AE3544"/>
    <w:rsid w:val="00AE3743"/>
    <w:rsid w:val="00AE3A6F"/>
    <w:rsid w:val="00AE40E0"/>
    <w:rsid w:val="00AE4272"/>
    <w:rsid w:val="00AE431A"/>
    <w:rsid w:val="00AE4360"/>
    <w:rsid w:val="00AE4679"/>
    <w:rsid w:val="00AE4DBA"/>
    <w:rsid w:val="00AE4F07"/>
    <w:rsid w:val="00AE5E94"/>
    <w:rsid w:val="00AF0B5C"/>
    <w:rsid w:val="00AF1791"/>
    <w:rsid w:val="00AF1962"/>
    <w:rsid w:val="00AF1971"/>
    <w:rsid w:val="00AF1C5D"/>
    <w:rsid w:val="00AF2004"/>
    <w:rsid w:val="00AF2785"/>
    <w:rsid w:val="00AF2847"/>
    <w:rsid w:val="00AF31B0"/>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31DB"/>
    <w:rsid w:val="00B13574"/>
    <w:rsid w:val="00B1374E"/>
    <w:rsid w:val="00B154C5"/>
    <w:rsid w:val="00B156C0"/>
    <w:rsid w:val="00B157F9"/>
    <w:rsid w:val="00B15A3D"/>
    <w:rsid w:val="00B15BFD"/>
    <w:rsid w:val="00B16BA1"/>
    <w:rsid w:val="00B16BA5"/>
    <w:rsid w:val="00B16F5E"/>
    <w:rsid w:val="00B20256"/>
    <w:rsid w:val="00B202D6"/>
    <w:rsid w:val="00B20D09"/>
    <w:rsid w:val="00B22C47"/>
    <w:rsid w:val="00B23021"/>
    <w:rsid w:val="00B235F8"/>
    <w:rsid w:val="00B23648"/>
    <w:rsid w:val="00B236D4"/>
    <w:rsid w:val="00B236FC"/>
    <w:rsid w:val="00B23CB7"/>
    <w:rsid w:val="00B24450"/>
    <w:rsid w:val="00B25BFC"/>
    <w:rsid w:val="00B26BD9"/>
    <w:rsid w:val="00B27269"/>
    <w:rsid w:val="00B2763F"/>
    <w:rsid w:val="00B2795C"/>
    <w:rsid w:val="00B27AAC"/>
    <w:rsid w:val="00B27BF1"/>
    <w:rsid w:val="00B27EC4"/>
    <w:rsid w:val="00B30929"/>
    <w:rsid w:val="00B30A0C"/>
    <w:rsid w:val="00B30D6D"/>
    <w:rsid w:val="00B32F96"/>
    <w:rsid w:val="00B34110"/>
    <w:rsid w:val="00B34631"/>
    <w:rsid w:val="00B34B03"/>
    <w:rsid w:val="00B350DC"/>
    <w:rsid w:val="00B359D1"/>
    <w:rsid w:val="00B366D0"/>
    <w:rsid w:val="00B36DB4"/>
    <w:rsid w:val="00B372AA"/>
    <w:rsid w:val="00B40445"/>
    <w:rsid w:val="00B41888"/>
    <w:rsid w:val="00B42B7A"/>
    <w:rsid w:val="00B4390D"/>
    <w:rsid w:val="00B459A8"/>
    <w:rsid w:val="00B45A52"/>
    <w:rsid w:val="00B46117"/>
    <w:rsid w:val="00B46175"/>
    <w:rsid w:val="00B46F37"/>
    <w:rsid w:val="00B47AFE"/>
    <w:rsid w:val="00B504EA"/>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541B"/>
    <w:rsid w:val="00B7786F"/>
    <w:rsid w:val="00B77A4C"/>
    <w:rsid w:val="00B77DD3"/>
    <w:rsid w:val="00B8016B"/>
    <w:rsid w:val="00B803D6"/>
    <w:rsid w:val="00B81A6C"/>
    <w:rsid w:val="00B823CA"/>
    <w:rsid w:val="00B8260D"/>
    <w:rsid w:val="00B82E89"/>
    <w:rsid w:val="00B84482"/>
    <w:rsid w:val="00B845BC"/>
    <w:rsid w:val="00B84FDD"/>
    <w:rsid w:val="00B85DE5"/>
    <w:rsid w:val="00B86D21"/>
    <w:rsid w:val="00B874C0"/>
    <w:rsid w:val="00B9037B"/>
    <w:rsid w:val="00B90457"/>
    <w:rsid w:val="00B90D83"/>
    <w:rsid w:val="00B90F73"/>
    <w:rsid w:val="00B9107E"/>
    <w:rsid w:val="00B9165A"/>
    <w:rsid w:val="00B919E9"/>
    <w:rsid w:val="00B92272"/>
    <w:rsid w:val="00B929DE"/>
    <w:rsid w:val="00B93B59"/>
    <w:rsid w:val="00B9406A"/>
    <w:rsid w:val="00B9451B"/>
    <w:rsid w:val="00B94661"/>
    <w:rsid w:val="00B94C49"/>
    <w:rsid w:val="00B96044"/>
    <w:rsid w:val="00B96334"/>
    <w:rsid w:val="00B9680E"/>
    <w:rsid w:val="00B96BC0"/>
    <w:rsid w:val="00B96C33"/>
    <w:rsid w:val="00B97A8F"/>
    <w:rsid w:val="00BA01F0"/>
    <w:rsid w:val="00BA1B50"/>
    <w:rsid w:val="00BA2280"/>
    <w:rsid w:val="00BA22CC"/>
    <w:rsid w:val="00BA2A08"/>
    <w:rsid w:val="00BA2A3F"/>
    <w:rsid w:val="00BA2B48"/>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B04D7"/>
    <w:rsid w:val="00BB0F89"/>
    <w:rsid w:val="00BB2A25"/>
    <w:rsid w:val="00BB2BDF"/>
    <w:rsid w:val="00BB34D5"/>
    <w:rsid w:val="00BB39C3"/>
    <w:rsid w:val="00BB3C5C"/>
    <w:rsid w:val="00BB3F53"/>
    <w:rsid w:val="00BB4B52"/>
    <w:rsid w:val="00BB51E9"/>
    <w:rsid w:val="00BB6042"/>
    <w:rsid w:val="00BB6E26"/>
    <w:rsid w:val="00BB6EBD"/>
    <w:rsid w:val="00BB6F2E"/>
    <w:rsid w:val="00BB7BDE"/>
    <w:rsid w:val="00BC063F"/>
    <w:rsid w:val="00BC0FDC"/>
    <w:rsid w:val="00BC1411"/>
    <w:rsid w:val="00BC2226"/>
    <w:rsid w:val="00BC2289"/>
    <w:rsid w:val="00BC2657"/>
    <w:rsid w:val="00BC285B"/>
    <w:rsid w:val="00BC2B7D"/>
    <w:rsid w:val="00BC2D08"/>
    <w:rsid w:val="00BC2EA1"/>
    <w:rsid w:val="00BC3053"/>
    <w:rsid w:val="00BC35CB"/>
    <w:rsid w:val="00BC488B"/>
    <w:rsid w:val="00BC4BEE"/>
    <w:rsid w:val="00BC4D2E"/>
    <w:rsid w:val="00BC4E3B"/>
    <w:rsid w:val="00BC516E"/>
    <w:rsid w:val="00BC5562"/>
    <w:rsid w:val="00BC5F84"/>
    <w:rsid w:val="00BC6CC3"/>
    <w:rsid w:val="00BC6EA7"/>
    <w:rsid w:val="00BC7844"/>
    <w:rsid w:val="00BD015B"/>
    <w:rsid w:val="00BD14A4"/>
    <w:rsid w:val="00BD14E7"/>
    <w:rsid w:val="00BD162F"/>
    <w:rsid w:val="00BD1D43"/>
    <w:rsid w:val="00BD1D92"/>
    <w:rsid w:val="00BD209A"/>
    <w:rsid w:val="00BD2807"/>
    <w:rsid w:val="00BD2F45"/>
    <w:rsid w:val="00BD2FB4"/>
    <w:rsid w:val="00BD48AC"/>
    <w:rsid w:val="00BD526B"/>
    <w:rsid w:val="00BD5B12"/>
    <w:rsid w:val="00BD5F1A"/>
    <w:rsid w:val="00BD6869"/>
    <w:rsid w:val="00BD757D"/>
    <w:rsid w:val="00BD7A7E"/>
    <w:rsid w:val="00BE090B"/>
    <w:rsid w:val="00BE0A96"/>
    <w:rsid w:val="00BE1234"/>
    <w:rsid w:val="00BE19CF"/>
    <w:rsid w:val="00BE1B41"/>
    <w:rsid w:val="00BE1F00"/>
    <w:rsid w:val="00BE22BF"/>
    <w:rsid w:val="00BE2F2D"/>
    <w:rsid w:val="00BE2FA6"/>
    <w:rsid w:val="00BE31D3"/>
    <w:rsid w:val="00BE32D7"/>
    <w:rsid w:val="00BE333F"/>
    <w:rsid w:val="00BE42FE"/>
    <w:rsid w:val="00BE4CA9"/>
    <w:rsid w:val="00BE5338"/>
    <w:rsid w:val="00BE538F"/>
    <w:rsid w:val="00BE575B"/>
    <w:rsid w:val="00BE5F38"/>
    <w:rsid w:val="00BE7406"/>
    <w:rsid w:val="00BE756F"/>
    <w:rsid w:val="00BE7603"/>
    <w:rsid w:val="00BE7FC2"/>
    <w:rsid w:val="00BF0CCA"/>
    <w:rsid w:val="00BF1EE7"/>
    <w:rsid w:val="00BF29C7"/>
    <w:rsid w:val="00BF3279"/>
    <w:rsid w:val="00BF3B64"/>
    <w:rsid w:val="00BF479C"/>
    <w:rsid w:val="00BF5054"/>
    <w:rsid w:val="00BF5DBD"/>
    <w:rsid w:val="00BF6284"/>
    <w:rsid w:val="00BF63B0"/>
    <w:rsid w:val="00BF643C"/>
    <w:rsid w:val="00BF6740"/>
    <w:rsid w:val="00BF6DC1"/>
    <w:rsid w:val="00BF74C7"/>
    <w:rsid w:val="00BF79CF"/>
    <w:rsid w:val="00BF7C1A"/>
    <w:rsid w:val="00C000EC"/>
    <w:rsid w:val="00C011DF"/>
    <w:rsid w:val="00C015F1"/>
    <w:rsid w:val="00C018E5"/>
    <w:rsid w:val="00C01BE7"/>
    <w:rsid w:val="00C01F33"/>
    <w:rsid w:val="00C02536"/>
    <w:rsid w:val="00C02CC6"/>
    <w:rsid w:val="00C03550"/>
    <w:rsid w:val="00C040F7"/>
    <w:rsid w:val="00C041B0"/>
    <w:rsid w:val="00C041FF"/>
    <w:rsid w:val="00C04276"/>
    <w:rsid w:val="00C044AB"/>
    <w:rsid w:val="00C044E4"/>
    <w:rsid w:val="00C047C1"/>
    <w:rsid w:val="00C04AC1"/>
    <w:rsid w:val="00C050DD"/>
    <w:rsid w:val="00C05313"/>
    <w:rsid w:val="00C05706"/>
    <w:rsid w:val="00C0587F"/>
    <w:rsid w:val="00C069A2"/>
    <w:rsid w:val="00C06BCB"/>
    <w:rsid w:val="00C07377"/>
    <w:rsid w:val="00C078E7"/>
    <w:rsid w:val="00C10478"/>
    <w:rsid w:val="00C106F4"/>
    <w:rsid w:val="00C1087E"/>
    <w:rsid w:val="00C12107"/>
    <w:rsid w:val="00C12538"/>
    <w:rsid w:val="00C132DA"/>
    <w:rsid w:val="00C1439B"/>
    <w:rsid w:val="00C14439"/>
    <w:rsid w:val="00C14D4B"/>
    <w:rsid w:val="00C154BB"/>
    <w:rsid w:val="00C15A82"/>
    <w:rsid w:val="00C15B83"/>
    <w:rsid w:val="00C173AD"/>
    <w:rsid w:val="00C1749D"/>
    <w:rsid w:val="00C17FF4"/>
    <w:rsid w:val="00C20CE0"/>
    <w:rsid w:val="00C21AF3"/>
    <w:rsid w:val="00C21BD1"/>
    <w:rsid w:val="00C22043"/>
    <w:rsid w:val="00C22ADF"/>
    <w:rsid w:val="00C2348A"/>
    <w:rsid w:val="00C235C1"/>
    <w:rsid w:val="00C24092"/>
    <w:rsid w:val="00C24345"/>
    <w:rsid w:val="00C247D0"/>
    <w:rsid w:val="00C24B05"/>
    <w:rsid w:val="00C24F88"/>
    <w:rsid w:val="00C2555D"/>
    <w:rsid w:val="00C279B5"/>
    <w:rsid w:val="00C27C45"/>
    <w:rsid w:val="00C27C51"/>
    <w:rsid w:val="00C27F0D"/>
    <w:rsid w:val="00C311C9"/>
    <w:rsid w:val="00C311E5"/>
    <w:rsid w:val="00C3177E"/>
    <w:rsid w:val="00C31AB5"/>
    <w:rsid w:val="00C3296B"/>
    <w:rsid w:val="00C32C4C"/>
    <w:rsid w:val="00C334F2"/>
    <w:rsid w:val="00C33A9C"/>
    <w:rsid w:val="00C33BCE"/>
    <w:rsid w:val="00C342F0"/>
    <w:rsid w:val="00C34F59"/>
    <w:rsid w:val="00C35552"/>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3426"/>
    <w:rsid w:val="00C53525"/>
    <w:rsid w:val="00C53FD6"/>
    <w:rsid w:val="00C546A7"/>
    <w:rsid w:val="00C54995"/>
    <w:rsid w:val="00C54D0D"/>
    <w:rsid w:val="00C54D41"/>
    <w:rsid w:val="00C54E10"/>
    <w:rsid w:val="00C54E24"/>
    <w:rsid w:val="00C557F6"/>
    <w:rsid w:val="00C56626"/>
    <w:rsid w:val="00C57798"/>
    <w:rsid w:val="00C601B6"/>
    <w:rsid w:val="00C60783"/>
    <w:rsid w:val="00C6109A"/>
    <w:rsid w:val="00C611A5"/>
    <w:rsid w:val="00C61239"/>
    <w:rsid w:val="00C61E71"/>
    <w:rsid w:val="00C62617"/>
    <w:rsid w:val="00C64672"/>
    <w:rsid w:val="00C6511D"/>
    <w:rsid w:val="00C656F5"/>
    <w:rsid w:val="00C66143"/>
    <w:rsid w:val="00C662A0"/>
    <w:rsid w:val="00C66A00"/>
    <w:rsid w:val="00C67568"/>
    <w:rsid w:val="00C6766D"/>
    <w:rsid w:val="00C67AE8"/>
    <w:rsid w:val="00C67D00"/>
    <w:rsid w:val="00C70697"/>
    <w:rsid w:val="00C70A8D"/>
    <w:rsid w:val="00C716EF"/>
    <w:rsid w:val="00C71A21"/>
    <w:rsid w:val="00C72A08"/>
    <w:rsid w:val="00C72EF4"/>
    <w:rsid w:val="00C73EE6"/>
    <w:rsid w:val="00C7443C"/>
    <w:rsid w:val="00C74869"/>
    <w:rsid w:val="00C74FEA"/>
    <w:rsid w:val="00C75014"/>
    <w:rsid w:val="00C75557"/>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5EB4"/>
    <w:rsid w:val="00C86127"/>
    <w:rsid w:val="00C8687E"/>
    <w:rsid w:val="00C86AF8"/>
    <w:rsid w:val="00C87922"/>
    <w:rsid w:val="00C9027A"/>
    <w:rsid w:val="00C9068E"/>
    <w:rsid w:val="00C90E89"/>
    <w:rsid w:val="00C91B2D"/>
    <w:rsid w:val="00C91EE4"/>
    <w:rsid w:val="00C91FA0"/>
    <w:rsid w:val="00C92111"/>
    <w:rsid w:val="00C9348E"/>
    <w:rsid w:val="00C93A43"/>
    <w:rsid w:val="00C93C4B"/>
    <w:rsid w:val="00C93CEA"/>
    <w:rsid w:val="00C944AB"/>
    <w:rsid w:val="00C945BD"/>
    <w:rsid w:val="00C949B9"/>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C5F"/>
    <w:rsid w:val="00CB1F63"/>
    <w:rsid w:val="00CB210C"/>
    <w:rsid w:val="00CB4844"/>
    <w:rsid w:val="00CB48DC"/>
    <w:rsid w:val="00CB507A"/>
    <w:rsid w:val="00CB54AB"/>
    <w:rsid w:val="00CB5B6A"/>
    <w:rsid w:val="00CB6386"/>
    <w:rsid w:val="00CB6458"/>
    <w:rsid w:val="00CB68C1"/>
    <w:rsid w:val="00CB7170"/>
    <w:rsid w:val="00CB7222"/>
    <w:rsid w:val="00CB7820"/>
    <w:rsid w:val="00CB7B40"/>
    <w:rsid w:val="00CB7DC0"/>
    <w:rsid w:val="00CB7E60"/>
    <w:rsid w:val="00CB7FB6"/>
    <w:rsid w:val="00CC040E"/>
    <w:rsid w:val="00CC111F"/>
    <w:rsid w:val="00CC144D"/>
    <w:rsid w:val="00CC2011"/>
    <w:rsid w:val="00CC26E7"/>
    <w:rsid w:val="00CC2D4E"/>
    <w:rsid w:val="00CC2E35"/>
    <w:rsid w:val="00CC3D0C"/>
    <w:rsid w:val="00CC3EA0"/>
    <w:rsid w:val="00CC4ABF"/>
    <w:rsid w:val="00CC50A2"/>
    <w:rsid w:val="00CC5944"/>
    <w:rsid w:val="00CC69B9"/>
    <w:rsid w:val="00CC6CA2"/>
    <w:rsid w:val="00CC7562"/>
    <w:rsid w:val="00CC7B45"/>
    <w:rsid w:val="00CD1131"/>
    <w:rsid w:val="00CD1188"/>
    <w:rsid w:val="00CD180B"/>
    <w:rsid w:val="00CD2784"/>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877"/>
    <w:rsid w:val="00CE60EE"/>
    <w:rsid w:val="00CE6455"/>
    <w:rsid w:val="00CE668E"/>
    <w:rsid w:val="00CE6A1A"/>
    <w:rsid w:val="00CE7561"/>
    <w:rsid w:val="00CE75E5"/>
    <w:rsid w:val="00CF1354"/>
    <w:rsid w:val="00CF19BC"/>
    <w:rsid w:val="00CF1F83"/>
    <w:rsid w:val="00CF265B"/>
    <w:rsid w:val="00CF2D87"/>
    <w:rsid w:val="00CF35BF"/>
    <w:rsid w:val="00CF3B1F"/>
    <w:rsid w:val="00CF3BF6"/>
    <w:rsid w:val="00CF625B"/>
    <w:rsid w:val="00CF687E"/>
    <w:rsid w:val="00CF747E"/>
    <w:rsid w:val="00CF7DD2"/>
    <w:rsid w:val="00CF7E66"/>
    <w:rsid w:val="00D001F9"/>
    <w:rsid w:val="00D0066E"/>
    <w:rsid w:val="00D01208"/>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1202"/>
    <w:rsid w:val="00D21789"/>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BEB"/>
    <w:rsid w:val="00D31632"/>
    <w:rsid w:val="00D31775"/>
    <w:rsid w:val="00D332BB"/>
    <w:rsid w:val="00D33432"/>
    <w:rsid w:val="00D33ADF"/>
    <w:rsid w:val="00D34C77"/>
    <w:rsid w:val="00D35B4D"/>
    <w:rsid w:val="00D35FD6"/>
    <w:rsid w:val="00D36149"/>
    <w:rsid w:val="00D362D2"/>
    <w:rsid w:val="00D36406"/>
    <w:rsid w:val="00D36B1B"/>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40F8"/>
    <w:rsid w:val="00D4432D"/>
    <w:rsid w:val="00D465AB"/>
    <w:rsid w:val="00D46A0C"/>
    <w:rsid w:val="00D479A4"/>
    <w:rsid w:val="00D47E7E"/>
    <w:rsid w:val="00D50109"/>
    <w:rsid w:val="00D50F97"/>
    <w:rsid w:val="00D5122D"/>
    <w:rsid w:val="00D51315"/>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61AF5"/>
    <w:rsid w:val="00D61EE8"/>
    <w:rsid w:val="00D62356"/>
    <w:rsid w:val="00D62E22"/>
    <w:rsid w:val="00D638DF"/>
    <w:rsid w:val="00D639B3"/>
    <w:rsid w:val="00D64ADE"/>
    <w:rsid w:val="00D64FF9"/>
    <w:rsid w:val="00D652B5"/>
    <w:rsid w:val="00D65B74"/>
    <w:rsid w:val="00D66155"/>
    <w:rsid w:val="00D675E4"/>
    <w:rsid w:val="00D67AD6"/>
    <w:rsid w:val="00D708B0"/>
    <w:rsid w:val="00D708D0"/>
    <w:rsid w:val="00D7196A"/>
    <w:rsid w:val="00D720C1"/>
    <w:rsid w:val="00D720D5"/>
    <w:rsid w:val="00D721EF"/>
    <w:rsid w:val="00D744EE"/>
    <w:rsid w:val="00D74FEA"/>
    <w:rsid w:val="00D751C3"/>
    <w:rsid w:val="00D75969"/>
    <w:rsid w:val="00D759DA"/>
    <w:rsid w:val="00D759FA"/>
    <w:rsid w:val="00D77354"/>
    <w:rsid w:val="00D776C6"/>
    <w:rsid w:val="00D7782E"/>
    <w:rsid w:val="00D77AD3"/>
    <w:rsid w:val="00D77B1D"/>
    <w:rsid w:val="00D8021F"/>
    <w:rsid w:val="00D802EE"/>
    <w:rsid w:val="00D80383"/>
    <w:rsid w:val="00D80833"/>
    <w:rsid w:val="00D809DD"/>
    <w:rsid w:val="00D80A3C"/>
    <w:rsid w:val="00D80A45"/>
    <w:rsid w:val="00D80AB4"/>
    <w:rsid w:val="00D80F9F"/>
    <w:rsid w:val="00D820FE"/>
    <w:rsid w:val="00D823C6"/>
    <w:rsid w:val="00D824D4"/>
    <w:rsid w:val="00D82515"/>
    <w:rsid w:val="00D828EA"/>
    <w:rsid w:val="00D82AC3"/>
    <w:rsid w:val="00D836BF"/>
    <w:rsid w:val="00D83B86"/>
    <w:rsid w:val="00D84A4D"/>
    <w:rsid w:val="00D84E33"/>
    <w:rsid w:val="00D850A9"/>
    <w:rsid w:val="00D8519B"/>
    <w:rsid w:val="00D859B4"/>
    <w:rsid w:val="00D85EF3"/>
    <w:rsid w:val="00D86400"/>
    <w:rsid w:val="00D86586"/>
    <w:rsid w:val="00D86CA3"/>
    <w:rsid w:val="00D86E35"/>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F45"/>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FFF"/>
    <w:rsid w:val="00DA51E7"/>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D0E"/>
    <w:rsid w:val="00DB4D5F"/>
    <w:rsid w:val="00DB6C1F"/>
    <w:rsid w:val="00DB732D"/>
    <w:rsid w:val="00DB7544"/>
    <w:rsid w:val="00DC0453"/>
    <w:rsid w:val="00DC07A7"/>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EF2"/>
    <w:rsid w:val="00DC75FD"/>
    <w:rsid w:val="00DD0270"/>
    <w:rsid w:val="00DD0BF5"/>
    <w:rsid w:val="00DD15A9"/>
    <w:rsid w:val="00DD2283"/>
    <w:rsid w:val="00DD2685"/>
    <w:rsid w:val="00DD2A88"/>
    <w:rsid w:val="00DD2C4E"/>
    <w:rsid w:val="00DD347E"/>
    <w:rsid w:val="00DD3D89"/>
    <w:rsid w:val="00DD4AB0"/>
    <w:rsid w:val="00DD4DA5"/>
    <w:rsid w:val="00DD729A"/>
    <w:rsid w:val="00DE0B2C"/>
    <w:rsid w:val="00DE1460"/>
    <w:rsid w:val="00DE1624"/>
    <w:rsid w:val="00DE1A52"/>
    <w:rsid w:val="00DE1A84"/>
    <w:rsid w:val="00DE1E22"/>
    <w:rsid w:val="00DE2387"/>
    <w:rsid w:val="00DE378F"/>
    <w:rsid w:val="00DE438F"/>
    <w:rsid w:val="00DE4D64"/>
    <w:rsid w:val="00DE4D83"/>
    <w:rsid w:val="00DE5608"/>
    <w:rsid w:val="00DE58D0"/>
    <w:rsid w:val="00DE654F"/>
    <w:rsid w:val="00DE7208"/>
    <w:rsid w:val="00DE72A7"/>
    <w:rsid w:val="00DE7330"/>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397"/>
    <w:rsid w:val="00DF5547"/>
    <w:rsid w:val="00DF5587"/>
    <w:rsid w:val="00DF6727"/>
    <w:rsid w:val="00DF6C89"/>
    <w:rsid w:val="00DF6F71"/>
    <w:rsid w:val="00DF729E"/>
    <w:rsid w:val="00DF735B"/>
    <w:rsid w:val="00E00078"/>
    <w:rsid w:val="00E00A79"/>
    <w:rsid w:val="00E00E97"/>
    <w:rsid w:val="00E01BE9"/>
    <w:rsid w:val="00E0200C"/>
    <w:rsid w:val="00E023AC"/>
    <w:rsid w:val="00E02929"/>
    <w:rsid w:val="00E031CB"/>
    <w:rsid w:val="00E04AE7"/>
    <w:rsid w:val="00E04DA4"/>
    <w:rsid w:val="00E05D05"/>
    <w:rsid w:val="00E06DE9"/>
    <w:rsid w:val="00E07805"/>
    <w:rsid w:val="00E079BA"/>
    <w:rsid w:val="00E10C70"/>
    <w:rsid w:val="00E110E7"/>
    <w:rsid w:val="00E11B20"/>
    <w:rsid w:val="00E12125"/>
    <w:rsid w:val="00E12D76"/>
    <w:rsid w:val="00E14427"/>
    <w:rsid w:val="00E14E41"/>
    <w:rsid w:val="00E16EB6"/>
    <w:rsid w:val="00E17517"/>
    <w:rsid w:val="00E17844"/>
    <w:rsid w:val="00E17972"/>
    <w:rsid w:val="00E17FA2"/>
    <w:rsid w:val="00E20373"/>
    <w:rsid w:val="00E2048D"/>
    <w:rsid w:val="00E205FD"/>
    <w:rsid w:val="00E20AE5"/>
    <w:rsid w:val="00E214DA"/>
    <w:rsid w:val="00E22330"/>
    <w:rsid w:val="00E225E2"/>
    <w:rsid w:val="00E23652"/>
    <w:rsid w:val="00E23F62"/>
    <w:rsid w:val="00E2673B"/>
    <w:rsid w:val="00E26970"/>
    <w:rsid w:val="00E27DC9"/>
    <w:rsid w:val="00E30B5A"/>
    <w:rsid w:val="00E30F2E"/>
    <w:rsid w:val="00E3123D"/>
    <w:rsid w:val="00E31461"/>
    <w:rsid w:val="00E31D43"/>
    <w:rsid w:val="00E32608"/>
    <w:rsid w:val="00E32669"/>
    <w:rsid w:val="00E33072"/>
    <w:rsid w:val="00E338B9"/>
    <w:rsid w:val="00E33F93"/>
    <w:rsid w:val="00E34188"/>
    <w:rsid w:val="00E34B61"/>
    <w:rsid w:val="00E34B6E"/>
    <w:rsid w:val="00E34BA4"/>
    <w:rsid w:val="00E3520A"/>
    <w:rsid w:val="00E35559"/>
    <w:rsid w:val="00E35D6C"/>
    <w:rsid w:val="00E35D74"/>
    <w:rsid w:val="00E36417"/>
    <w:rsid w:val="00E36F29"/>
    <w:rsid w:val="00E36FF0"/>
    <w:rsid w:val="00E3713E"/>
    <w:rsid w:val="00E3723A"/>
    <w:rsid w:val="00E373F9"/>
    <w:rsid w:val="00E37714"/>
    <w:rsid w:val="00E37860"/>
    <w:rsid w:val="00E40073"/>
    <w:rsid w:val="00E42863"/>
    <w:rsid w:val="00E43087"/>
    <w:rsid w:val="00E43DDF"/>
    <w:rsid w:val="00E43F81"/>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713"/>
    <w:rsid w:val="00E52F05"/>
    <w:rsid w:val="00E5346D"/>
    <w:rsid w:val="00E53B75"/>
    <w:rsid w:val="00E54570"/>
    <w:rsid w:val="00E54E21"/>
    <w:rsid w:val="00E54E3B"/>
    <w:rsid w:val="00E55789"/>
    <w:rsid w:val="00E55C3A"/>
    <w:rsid w:val="00E55C90"/>
    <w:rsid w:val="00E55FFF"/>
    <w:rsid w:val="00E57048"/>
    <w:rsid w:val="00E57565"/>
    <w:rsid w:val="00E576C5"/>
    <w:rsid w:val="00E6050E"/>
    <w:rsid w:val="00E60954"/>
    <w:rsid w:val="00E60AE3"/>
    <w:rsid w:val="00E617DC"/>
    <w:rsid w:val="00E61B3D"/>
    <w:rsid w:val="00E61C24"/>
    <w:rsid w:val="00E62739"/>
    <w:rsid w:val="00E631EA"/>
    <w:rsid w:val="00E6345E"/>
    <w:rsid w:val="00E63838"/>
    <w:rsid w:val="00E64434"/>
    <w:rsid w:val="00E649EE"/>
    <w:rsid w:val="00E64E9A"/>
    <w:rsid w:val="00E65044"/>
    <w:rsid w:val="00E6640D"/>
    <w:rsid w:val="00E67550"/>
    <w:rsid w:val="00E67C51"/>
    <w:rsid w:val="00E67FA2"/>
    <w:rsid w:val="00E705B2"/>
    <w:rsid w:val="00E709F4"/>
    <w:rsid w:val="00E71386"/>
    <w:rsid w:val="00E722F0"/>
    <w:rsid w:val="00E7246E"/>
    <w:rsid w:val="00E72878"/>
    <w:rsid w:val="00E72EBF"/>
    <w:rsid w:val="00E72EFC"/>
    <w:rsid w:val="00E737FD"/>
    <w:rsid w:val="00E74CA3"/>
    <w:rsid w:val="00E753A6"/>
    <w:rsid w:val="00E758EC"/>
    <w:rsid w:val="00E767C5"/>
    <w:rsid w:val="00E76F20"/>
    <w:rsid w:val="00E77086"/>
    <w:rsid w:val="00E77EC9"/>
    <w:rsid w:val="00E80452"/>
    <w:rsid w:val="00E80A09"/>
    <w:rsid w:val="00E80E17"/>
    <w:rsid w:val="00E81977"/>
    <w:rsid w:val="00E81E78"/>
    <w:rsid w:val="00E8234C"/>
    <w:rsid w:val="00E839B6"/>
    <w:rsid w:val="00E83AA9"/>
    <w:rsid w:val="00E84506"/>
    <w:rsid w:val="00E847AB"/>
    <w:rsid w:val="00E8503E"/>
    <w:rsid w:val="00E85928"/>
    <w:rsid w:val="00E85A27"/>
    <w:rsid w:val="00E85B96"/>
    <w:rsid w:val="00E86339"/>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A7A"/>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70A"/>
    <w:rsid w:val="00EB077B"/>
    <w:rsid w:val="00EB1BD4"/>
    <w:rsid w:val="00EB25A4"/>
    <w:rsid w:val="00EB3A23"/>
    <w:rsid w:val="00EB3E69"/>
    <w:rsid w:val="00EB4EA2"/>
    <w:rsid w:val="00EB616A"/>
    <w:rsid w:val="00EB65AC"/>
    <w:rsid w:val="00EB66A5"/>
    <w:rsid w:val="00EB677F"/>
    <w:rsid w:val="00EB6BC2"/>
    <w:rsid w:val="00EB70EA"/>
    <w:rsid w:val="00EB7316"/>
    <w:rsid w:val="00EB7AD5"/>
    <w:rsid w:val="00EC0728"/>
    <w:rsid w:val="00EC0FAB"/>
    <w:rsid w:val="00EC143C"/>
    <w:rsid w:val="00EC1DE3"/>
    <w:rsid w:val="00EC27C6"/>
    <w:rsid w:val="00EC3202"/>
    <w:rsid w:val="00EC3D67"/>
    <w:rsid w:val="00EC4207"/>
    <w:rsid w:val="00EC469A"/>
    <w:rsid w:val="00EC490A"/>
    <w:rsid w:val="00EC550E"/>
    <w:rsid w:val="00EC5653"/>
    <w:rsid w:val="00EC5953"/>
    <w:rsid w:val="00EC5E35"/>
    <w:rsid w:val="00EC71CE"/>
    <w:rsid w:val="00EC75AC"/>
    <w:rsid w:val="00EC7997"/>
    <w:rsid w:val="00EC7BBA"/>
    <w:rsid w:val="00EC7E51"/>
    <w:rsid w:val="00ED1006"/>
    <w:rsid w:val="00ED1E74"/>
    <w:rsid w:val="00ED2049"/>
    <w:rsid w:val="00ED2240"/>
    <w:rsid w:val="00ED2A4B"/>
    <w:rsid w:val="00ED2F92"/>
    <w:rsid w:val="00ED3D10"/>
    <w:rsid w:val="00ED43BC"/>
    <w:rsid w:val="00ED4F1C"/>
    <w:rsid w:val="00ED4F2B"/>
    <w:rsid w:val="00ED5D67"/>
    <w:rsid w:val="00EE1386"/>
    <w:rsid w:val="00EE1C5A"/>
    <w:rsid w:val="00EE2A91"/>
    <w:rsid w:val="00EE3403"/>
    <w:rsid w:val="00EE45BA"/>
    <w:rsid w:val="00EE4BEC"/>
    <w:rsid w:val="00EE4D79"/>
    <w:rsid w:val="00EE56BF"/>
    <w:rsid w:val="00EE6BF3"/>
    <w:rsid w:val="00EF05AC"/>
    <w:rsid w:val="00EF0BFA"/>
    <w:rsid w:val="00EF0D4F"/>
    <w:rsid w:val="00EF15E5"/>
    <w:rsid w:val="00EF18FE"/>
    <w:rsid w:val="00EF1E18"/>
    <w:rsid w:val="00EF2EE6"/>
    <w:rsid w:val="00EF3584"/>
    <w:rsid w:val="00EF35CF"/>
    <w:rsid w:val="00EF38CB"/>
    <w:rsid w:val="00EF40A4"/>
    <w:rsid w:val="00EF40E5"/>
    <w:rsid w:val="00EF430E"/>
    <w:rsid w:val="00EF45DD"/>
    <w:rsid w:val="00EF5330"/>
    <w:rsid w:val="00EF5787"/>
    <w:rsid w:val="00EF5A46"/>
    <w:rsid w:val="00EF5CD9"/>
    <w:rsid w:val="00EF60D0"/>
    <w:rsid w:val="00EF7346"/>
    <w:rsid w:val="00EF76E2"/>
    <w:rsid w:val="00F006DC"/>
    <w:rsid w:val="00F00A3B"/>
    <w:rsid w:val="00F00F8D"/>
    <w:rsid w:val="00F0107A"/>
    <w:rsid w:val="00F0114A"/>
    <w:rsid w:val="00F016B9"/>
    <w:rsid w:val="00F01A87"/>
    <w:rsid w:val="00F02A1A"/>
    <w:rsid w:val="00F035DA"/>
    <w:rsid w:val="00F03CA1"/>
    <w:rsid w:val="00F04BC1"/>
    <w:rsid w:val="00F04EAC"/>
    <w:rsid w:val="00F05281"/>
    <w:rsid w:val="00F0528D"/>
    <w:rsid w:val="00F05ABD"/>
    <w:rsid w:val="00F05DD8"/>
    <w:rsid w:val="00F06277"/>
    <w:rsid w:val="00F06C67"/>
    <w:rsid w:val="00F06DFD"/>
    <w:rsid w:val="00F071D1"/>
    <w:rsid w:val="00F072F2"/>
    <w:rsid w:val="00F07533"/>
    <w:rsid w:val="00F07583"/>
    <w:rsid w:val="00F07FF9"/>
    <w:rsid w:val="00F10075"/>
    <w:rsid w:val="00F10629"/>
    <w:rsid w:val="00F11FD2"/>
    <w:rsid w:val="00F11FE8"/>
    <w:rsid w:val="00F12446"/>
    <w:rsid w:val="00F126B1"/>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B83"/>
    <w:rsid w:val="00F273D5"/>
    <w:rsid w:val="00F27BCA"/>
    <w:rsid w:val="00F27CC2"/>
    <w:rsid w:val="00F303B3"/>
    <w:rsid w:val="00F30828"/>
    <w:rsid w:val="00F3087B"/>
    <w:rsid w:val="00F313D6"/>
    <w:rsid w:val="00F318B7"/>
    <w:rsid w:val="00F31CDA"/>
    <w:rsid w:val="00F3209F"/>
    <w:rsid w:val="00F32DDC"/>
    <w:rsid w:val="00F33202"/>
    <w:rsid w:val="00F3334B"/>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3752C"/>
    <w:rsid w:val="00F378E5"/>
    <w:rsid w:val="00F400C5"/>
    <w:rsid w:val="00F40F0C"/>
    <w:rsid w:val="00F41020"/>
    <w:rsid w:val="00F41E77"/>
    <w:rsid w:val="00F424EF"/>
    <w:rsid w:val="00F42508"/>
    <w:rsid w:val="00F43137"/>
    <w:rsid w:val="00F43455"/>
    <w:rsid w:val="00F435A1"/>
    <w:rsid w:val="00F43ABC"/>
    <w:rsid w:val="00F43B53"/>
    <w:rsid w:val="00F45B00"/>
    <w:rsid w:val="00F4602D"/>
    <w:rsid w:val="00F46322"/>
    <w:rsid w:val="00F4766C"/>
    <w:rsid w:val="00F50398"/>
    <w:rsid w:val="00F507D1"/>
    <w:rsid w:val="00F515B3"/>
    <w:rsid w:val="00F5190F"/>
    <w:rsid w:val="00F519CE"/>
    <w:rsid w:val="00F51ADA"/>
    <w:rsid w:val="00F520C8"/>
    <w:rsid w:val="00F52CE5"/>
    <w:rsid w:val="00F54004"/>
    <w:rsid w:val="00F541DB"/>
    <w:rsid w:val="00F54E3C"/>
    <w:rsid w:val="00F55158"/>
    <w:rsid w:val="00F55E42"/>
    <w:rsid w:val="00F56127"/>
    <w:rsid w:val="00F5667E"/>
    <w:rsid w:val="00F569E8"/>
    <w:rsid w:val="00F57B1B"/>
    <w:rsid w:val="00F601CE"/>
    <w:rsid w:val="00F60580"/>
    <w:rsid w:val="00F607C5"/>
    <w:rsid w:val="00F6093A"/>
    <w:rsid w:val="00F60A03"/>
    <w:rsid w:val="00F60DEA"/>
    <w:rsid w:val="00F6141D"/>
    <w:rsid w:val="00F6165F"/>
    <w:rsid w:val="00F623C2"/>
    <w:rsid w:val="00F623F9"/>
    <w:rsid w:val="00F629F1"/>
    <w:rsid w:val="00F62E4F"/>
    <w:rsid w:val="00F6302A"/>
    <w:rsid w:val="00F64C2B"/>
    <w:rsid w:val="00F650DA"/>
    <w:rsid w:val="00F651BE"/>
    <w:rsid w:val="00F653D9"/>
    <w:rsid w:val="00F657FA"/>
    <w:rsid w:val="00F65BA2"/>
    <w:rsid w:val="00F66908"/>
    <w:rsid w:val="00F67F53"/>
    <w:rsid w:val="00F703BE"/>
    <w:rsid w:val="00F70613"/>
    <w:rsid w:val="00F70B90"/>
    <w:rsid w:val="00F70D44"/>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43EE"/>
    <w:rsid w:val="00F94AEC"/>
    <w:rsid w:val="00F95724"/>
    <w:rsid w:val="00F95F0F"/>
    <w:rsid w:val="00F96985"/>
    <w:rsid w:val="00F96D83"/>
    <w:rsid w:val="00F9751B"/>
    <w:rsid w:val="00F97838"/>
    <w:rsid w:val="00FA04FC"/>
    <w:rsid w:val="00FA106A"/>
    <w:rsid w:val="00FA1146"/>
    <w:rsid w:val="00FA11AC"/>
    <w:rsid w:val="00FA158F"/>
    <w:rsid w:val="00FA1C81"/>
    <w:rsid w:val="00FA20A2"/>
    <w:rsid w:val="00FA2BB3"/>
    <w:rsid w:val="00FA342B"/>
    <w:rsid w:val="00FA4852"/>
    <w:rsid w:val="00FA504B"/>
    <w:rsid w:val="00FA5403"/>
    <w:rsid w:val="00FA5F8B"/>
    <w:rsid w:val="00FA6074"/>
    <w:rsid w:val="00FA6081"/>
    <w:rsid w:val="00FA643F"/>
    <w:rsid w:val="00FA6845"/>
    <w:rsid w:val="00FA6FF0"/>
    <w:rsid w:val="00FA76D2"/>
    <w:rsid w:val="00FB11B5"/>
    <w:rsid w:val="00FB3141"/>
    <w:rsid w:val="00FB32B9"/>
    <w:rsid w:val="00FB3B83"/>
    <w:rsid w:val="00FB465B"/>
    <w:rsid w:val="00FB4906"/>
    <w:rsid w:val="00FB4C80"/>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33F8"/>
    <w:rsid w:val="00FC4E91"/>
    <w:rsid w:val="00FC5095"/>
    <w:rsid w:val="00FC6043"/>
    <w:rsid w:val="00FC60C9"/>
    <w:rsid w:val="00FC61BF"/>
    <w:rsid w:val="00FC654F"/>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7ED"/>
    <w:rsid w:val="00FD500A"/>
    <w:rsid w:val="00FD5998"/>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3FC"/>
    <w:rsid w:val="00FE5571"/>
    <w:rsid w:val="00FE6508"/>
    <w:rsid w:val="00FE6571"/>
    <w:rsid w:val="00FE6890"/>
    <w:rsid w:val="00FE7336"/>
    <w:rsid w:val="00FE787C"/>
    <w:rsid w:val="00FE7D6F"/>
    <w:rsid w:val="00FE7F66"/>
    <w:rsid w:val="00FF03ED"/>
    <w:rsid w:val="00FF0B82"/>
    <w:rsid w:val="00FF10C1"/>
    <w:rsid w:val="00FF1BD7"/>
    <w:rsid w:val="00FF1CF7"/>
    <w:rsid w:val="00FF28DF"/>
    <w:rsid w:val="00FF3587"/>
    <w:rsid w:val="00FF415A"/>
    <w:rsid w:val="00FF41A8"/>
    <w:rsid w:val="00FF45A5"/>
    <w:rsid w:val="00FF53E1"/>
    <w:rsid w:val="00FF554C"/>
    <w:rsid w:val="00FF5C91"/>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DDE0FB0-CD15-4FEC-9040-93EBB4D8B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46073E84-520D-49E8-9897-43E44EC08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483</TotalTime>
  <Pages>10</Pages>
  <Words>4419</Words>
  <Characters>25194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29554</CharactersWithSpaces>
  <SharedDoc>false</SharedDoc>
  <HLinks>
    <vt:vector size="174" baseType="variant">
      <vt:variant>
        <vt:i4>1703988</vt:i4>
      </vt:variant>
      <vt:variant>
        <vt:i4>119</vt:i4>
      </vt:variant>
      <vt:variant>
        <vt:i4>0</vt:i4>
      </vt:variant>
      <vt:variant>
        <vt:i4>5</vt:i4>
      </vt:variant>
      <vt:variant>
        <vt:lpwstr/>
      </vt:variant>
      <vt:variant>
        <vt:lpwstr>_Toc126943754</vt:lpwstr>
      </vt:variant>
      <vt:variant>
        <vt:i4>1703988</vt:i4>
      </vt:variant>
      <vt:variant>
        <vt:i4>116</vt:i4>
      </vt:variant>
      <vt:variant>
        <vt:i4>0</vt:i4>
      </vt:variant>
      <vt:variant>
        <vt:i4>5</vt:i4>
      </vt:variant>
      <vt:variant>
        <vt:lpwstr/>
      </vt:variant>
      <vt:variant>
        <vt:lpwstr>_Toc126943753</vt:lpwstr>
      </vt:variant>
      <vt:variant>
        <vt:i4>1703988</vt:i4>
      </vt:variant>
      <vt:variant>
        <vt:i4>113</vt:i4>
      </vt:variant>
      <vt:variant>
        <vt:i4>0</vt:i4>
      </vt:variant>
      <vt:variant>
        <vt:i4>5</vt:i4>
      </vt:variant>
      <vt:variant>
        <vt:lpwstr/>
      </vt:variant>
      <vt:variant>
        <vt:lpwstr>_Toc126943752</vt:lpwstr>
      </vt:variant>
      <vt:variant>
        <vt:i4>1703988</vt:i4>
      </vt:variant>
      <vt:variant>
        <vt:i4>110</vt:i4>
      </vt:variant>
      <vt:variant>
        <vt:i4>0</vt:i4>
      </vt:variant>
      <vt:variant>
        <vt:i4>5</vt:i4>
      </vt:variant>
      <vt:variant>
        <vt:lpwstr/>
      </vt:variant>
      <vt:variant>
        <vt:lpwstr>_Toc126943751</vt:lpwstr>
      </vt:variant>
      <vt:variant>
        <vt:i4>1703988</vt:i4>
      </vt:variant>
      <vt:variant>
        <vt:i4>107</vt:i4>
      </vt:variant>
      <vt:variant>
        <vt:i4>0</vt:i4>
      </vt:variant>
      <vt:variant>
        <vt:i4>5</vt:i4>
      </vt:variant>
      <vt:variant>
        <vt:lpwstr/>
      </vt:variant>
      <vt:variant>
        <vt:lpwstr>_Toc126943750</vt:lpwstr>
      </vt:variant>
      <vt:variant>
        <vt:i4>1769524</vt:i4>
      </vt:variant>
      <vt:variant>
        <vt:i4>104</vt:i4>
      </vt:variant>
      <vt:variant>
        <vt:i4>0</vt:i4>
      </vt:variant>
      <vt:variant>
        <vt:i4>5</vt:i4>
      </vt:variant>
      <vt:variant>
        <vt:lpwstr/>
      </vt:variant>
      <vt:variant>
        <vt:lpwstr>_Toc126943749</vt:lpwstr>
      </vt:variant>
      <vt:variant>
        <vt:i4>1769524</vt:i4>
      </vt:variant>
      <vt:variant>
        <vt:i4>101</vt:i4>
      </vt:variant>
      <vt:variant>
        <vt:i4>0</vt:i4>
      </vt:variant>
      <vt:variant>
        <vt:i4>5</vt:i4>
      </vt:variant>
      <vt:variant>
        <vt:lpwstr/>
      </vt:variant>
      <vt:variant>
        <vt:lpwstr>_Toc126943748</vt:lpwstr>
      </vt:variant>
      <vt:variant>
        <vt:i4>1769524</vt:i4>
      </vt:variant>
      <vt:variant>
        <vt:i4>98</vt:i4>
      </vt:variant>
      <vt:variant>
        <vt:i4>0</vt:i4>
      </vt:variant>
      <vt:variant>
        <vt:i4>5</vt:i4>
      </vt:variant>
      <vt:variant>
        <vt:lpwstr/>
      </vt:variant>
      <vt:variant>
        <vt:lpwstr>_Toc126943746</vt:lpwstr>
      </vt:variant>
      <vt:variant>
        <vt:i4>1769524</vt:i4>
      </vt:variant>
      <vt:variant>
        <vt:i4>95</vt:i4>
      </vt:variant>
      <vt:variant>
        <vt:i4>0</vt:i4>
      </vt:variant>
      <vt:variant>
        <vt:i4>5</vt:i4>
      </vt:variant>
      <vt:variant>
        <vt:lpwstr/>
      </vt:variant>
      <vt:variant>
        <vt:lpwstr>_Toc126943745</vt:lpwstr>
      </vt:variant>
      <vt:variant>
        <vt:i4>1769524</vt:i4>
      </vt:variant>
      <vt:variant>
        <vt:i4>92</vt:i4>
      </vt:variant>
      <vt:variant>
        <vt:i4>0</vt:i4>
      </vt:variant>
      <vt:variant>
        <vt:i4>5</vt:i4>
      </vt:variant>
      <vt:variant>
        <vt:lpwstr/>
      </vt:variant>
      <vt:variant>
        <vt:lpwstr>_Toc126943744</vt:lpwstr>
      </vt:variant>
      <vt:variant>
        <vt:i4>1769524</vt:i4>
      </vt:variant>
      <vt:variant>
        <vt:i4>89</vt:i4>
      </vt:variant>
      <vt:variant>
        <vt:i4>0</vt:i4>
      </vt:variant>
      <vt:variant>
        <vt:i4>5</vt:i4>
      </vt:variant>
      <vt:variant>
        <vt:lpwstr/>
      </vt:variant>
      <vt:variant>
        <vt:lpwstr>_Toc126943743</vt:lpwstr>
      </vt:variant>
      <vt:variant>
        <vt:i4>1769524</vt:i4>
      </vt:variant>
      <vt:variant>
        <vt:i4>86</vt:i4>
      </vt:variant>
      <vt:variant>
        <vt:i4>0</vt:i4>
      </vt:variant>
      <vt:variant>
        <vt:i4>5</vt:i4>
      </vt:variant>
      <vt:variant>
        <vt:lpwstr/>
      </vt:variant>
      <vt:variant>
        <vt:lpwstr>_Toc126943742</vt:lpwstr>
      </vt:variant>
      <vt:variant>
        <vt:i4>1769524</vt:i4>
      </vt:variant>
      <vt:variant>
        <vt:i4>83</vt:i4>
      </vt:variant>
      <vt:variant>
        <vt:i4>0</vt:i4>
      </vt:variant>
      <vt:variant>
        <vt:i4>5</vt:i4>
      </vt:variant>
      <vt:variant>
        <vt:lpwstr/>
      </vt:variant>
      <vt:variant>
        <vt:lpwstr>_Toc126943741</vt:lpwstr>
      </vt:variant>
      <vt:variant>
        <vt:i4>1769524</vt:i4>
      </vt:variant>
      <vt:variant>
        <vt:i4>80</vt:i4>
      </vt:variant>
      <vt:variant>
        <vt:i4>0</vt:i4>
      </vt:variant>
      <vt:variant>
        <vt:i4>5</vt:i4>
      </vt:variant>
      <vt:variant>
        <vt:lpwstr/>
      </vt:variant>
      <vt:variant>
        <vt:lpwstr>_Toc126943740</vt:lpwstr>
      </vt:variant>
      <vt:variant>
        <vt:i4>1835060</vt:i4>
      </vt:variant>
      <vt:variant>
        <vt:i4>77</vt:i4>
      </vt:variant>
      <vt:variant>
        <vt:i4>0</vt:i4>
      </vt:variant>
      <vt:variant>
        <vt:i4>5</vt:i4>
      </vt:variant>
      <vt:variant>
        <vt:lpwstr/>
      </vt:variant>
      <vt:variant>
        <vt:lpwstr>_Toc126943739</vt:lpwstr>
      </vt:variant>
      <vt:variant>
        <vt:i4>1835060</vt:i4>
      </vt:variant>
      <vt:variant>
        <vt:i4>74</vt:i4>
      </vt:variant>
      <vt:variant>
        <vt:i4>0</vt:i4>
      </vt:variant>
      <vt:variant>
        <vt:i4>5</vt:i4>
      </vt:variant>
      <vt:variant>
        <vt:lpwstr/>
      </vt:variant>
      <vt:variant>
        <vt:lpwstr>_Toc126943738</vt:lpwstr>
      </vt:variant>
      <vt:variant>
        <vt:i4>1835060</vt:i4>
      </vt:variant>
      <vt:variant>
        <vt:i4>71</vt:i4>
      </vt:variant>
      <vt:variant>
        <vt:i4>0</vt:i4>
      </vt:variant>
      <vt:variant>
        <vt:i4>5</vt:i4>
      </vt:variant>
      <vt:variant>
        <vt:lpwstr/>
      </vt:variant>
      <vt:variant>
        <vt:lpwstr>_Toc126943737</vt:lpwstr>
      </vt:variant>
      <vt:variant>
        <vt:i4>1835060</vt:i4>
      </vt:variant>
      <vt:variant>
        <vt:i4>68</vt:i4>
      </vt:variant>
      <vt:variant>
        <vt:i4>0</vt:i4>
      </vt:variant>
      <vt:variant>
        <vt:i4>5</vt:i4>
      </vt:variant>
      <vt:variant>
        <vt:lpwstr/>
      </vt:variant>
      <vt:variant>
        <vt:lpwstr>_Toc126943736</vt:lpwstr>
      </vt:variant>
      <vt:variant>
        <vt:i4>1835060</vt:i4>
      </vt:variant>
      <vt:variant>
        <vt:i4>65</vt:i4>
      </vt:variant>
      <vt:variant>
        <vt:i4>0</vt:i4>
      </vt:variant>
      <vt:variant>
        <vt:i4>5</vt:i4>
      </vt:variant>
      <vt:variant>
        <vt:lpwstr/>
      </vt:variant>
      <vt:variant>
        <vt:lpwstr>_Toc126943735</vt:lpwstr>
      </vt:variant>
      <vt:variant>
        <vt:i4>1835060</vt:i4>
      </vt:variant>
      <vt:variant>
        <vt:i4>62</vt:i4>
      </vt:variant>
      <vt:variant>
        <vt:i4>0</vt:i4>
      </vt:variant>
      <vt:variant>
        <vt:i4>5</vt:i4>
      </vt:variant>
      <vt:variant>
        <vt:lpwstr/>
      </vt:variant>
      <vt:variant>
        <vt:lpwstr>_Toc126943734</vt:lpwstr>
      </vt:variant>
      <vt:variant>
        <vt:i4>1835060</vt:i4>
      </vt:variant>
      <vt:variant>
        <vt:i4>56</vt:i4>
      </vt:variant>
      <vt:variant>
        <vt:i4>0</vt:i4>
      </vt:variant>
      <vt:variant>
        <vt:i4>5</vt:i4>
      </vt:variant>
      <vt:variant>
        <vt:lpwstr/>
      </vt:variant>
      <vt:variant>
        <vt:lpwstr>_Toc126943733</vt:lpwstr>
      </vt:variant>
      <vt:variant>
        <vt:i4>1835060</vt:i4>
      </vt:variant>
      <vt:variant>
        <vt:i4>53</vt:i4>
      </vt:variant>
      <vt:variant>
        <vt:i4>0</vt:i4>
      </vt:variant>
      <vt:variant>
        <vt:i4>5</vt:i4>
      </vt:variant>
      <vt:variant>
        <vt:lpwstr/>
      </vt:variant>
      <vt:variant>
        <vt:lpwstr>_Toc126943732</vt:lpwstr>
      </vt:variant>
      <vt:variant>
        <vt:i4>1835060</vt:i4>
      </vt:variant>
      <vt:variant>
        <vt:i4>50</vt:i4>
      </vt:variant>
      <vt:variant>
        <vt:i4>0</vt:i4>
      </vt:variant>
      <vt:variant>
        <vt:i4>5</vt:i4>
      </vt:variant>
      <vt:variant>
        <vt:lpwstr/>
      </vt:variant>
      <vt:variant>
        <vt:lpwstr>_Toc126943731</vt:lpwstr>
      </vt:variant>
      <vt:variant>
        <vt:i4>1835060</vt:i4>
      </vt:variant>
      <vt:variant>
        <vt:i4>47</vt:i4>
      </vt:variant>
      <vt:variant>
        <vt:i4>0</vt:i4>
      </vt:variant>
      <vt:variant>
        <vt:i4>5</vt:i4>
      </vt:variant>
      <vt:variant>
        <vt:lpwstr/>
      </vt:variant>
      <vt:variant>
        <vt:lpwstr>_Toc126943730</vt:lpwstr>
      </vt:variant>
      <vt:variant>
        <vt:i4>1900596</vt:i4>
      </vt:variant>
      <vt:variant>
        <vt:i4>44</vt:i4>
      </vt:variant>
      <vt:variant>
        <vt:i4>0</vt:i4>
      </vt:variant>
      <vt:variant>
        <vt:i4>5</vt:i4>
      </vt:variant>
      <vt:variant>
        <vt:lpwstr/>
      </vt:variant>
      <vt:variant>
        <vt:lpwstr>_Toc126943729</vt:lpwstr>
      </vt:variant>
      <vt:variant>
        <vt:i4>1900596</vt:i4>
      </vt:variant>
      <vt:variant>
        <vt:i4>41</vt:i4>
      </vt:variant>
      <vt:variant>
        <vt:i4>0</vt:i4>
      </vt:variant>
      <vt:variant>
        <vt:i4>5</vt:i4>
      </vt:variant>
      <vt:variant>
        <vt:lpwstr/>
      </vt:variant>
      <vt:variant>
        <vt:lpwstr>_Toc126943728</vt:lpwstr>
      </vt:variant>
      <vt:variant>
        <vt:i4>1900596</vt:i4>
      </vt:variant>
      <vt:variant>
        <vt:i4>38</vt:i4>
      </vt:variant>
      <vt:variant>
        <vt:i4>0</vt:i4>
      </vt:variant>
      <vt:variant>
        <vt:i4>5</vt:i4>
      </vt:variant>
      <vt:variant>
        <vt:lpwstr/>
      </vt:variant>
      <vt:variant>
        <vt:lpwstr>_Toc126943727</vt:lpwstr>
      </vt:variant>
      <vt:variant>
        <vt:i4>1900596</vt:i4>
      </vt:variant>
      <vt:variant>
        <vt:i4>35</vt:i4>
      </vt:variant>
      <vt:variant>
        <vt:i4>0</vt:i4>
      </vt:variant>
      <vt:variant>
        <vt:i4>5</vt:i4>
      </vt:variant>
      <vt:variant>
        <vt:lpwstr/>
      </vt:variant>
      <vt:variant>
        <vt:lpwstr>_Toc126943726</vt:lpwstr>
      </vt:variant>
      <vt:variant>
        <vt:i4>3735659</vt:i4>
      </vt:variant>
      <vt:variant>
        <vt:i4>0</vt:i4>
      </vt:variant>
      <vt:variant>
        <vt:i4>0</vt:i4>
      </vt:variant>
      <vt:variant>
        <vt:i4>5</vt:i4>
      </vt:variant>
      <vt:variant>
        <vt:lpwstr>https://ericsson.sharepoint.com/:f:/r/sites/swea/Shared Documents/SWEA RAN Groups/RAN2/RAN2 meetings/RAN2_120_Toulouse/Ericsson contributions/UAV?csf=1&amp;web=1&amp;e=bZuvhy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4</cp:revision>
  <cp:lastPrinted>2018-03-22T23:00:00Z</cp:lastPrinted>
  <dcterms:created xsi:type="dcterms:W3CDTF">2023-02-16T21:47:00Z</dcterms:created>
  <dcterms:modified xsi:type="dcterms:W3CDTF">2023-02-17T05:56:00Z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